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02E5B" w14:textId="19AAC2ED" w:rsidR="00C50188" w:rsidRDefault="008F7B54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5C0F8DF6" wp14:editId="3331D450">
            <wp:extent cx="675640" cy="67564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F1C6C" w14:textId="77777777" w:rsidR="00C50188" w:rsidRDefault="00C50188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ANYKŠČIŲ RAJONO SAVIVALDYBĖS</w:t>
      </w:r>
    </w:p>
    <w:p w14:paraId="54A21A06" w14:textId="77777777" w:rsidR="00C50188" w:rsidRDefault="00C50188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TARYBA</w:t>
      </w:r>
    </w:p>
    <w:p w14:paraId="69CD3A42" w14:textId="77777777" w:rsidR="00C50188" w:rsidRDefault="00C50188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</w:p>
    <w:p w14:paraId="0140ED44" w14:textId="77777777" w:rsidR="00C50188" w:rsidRPr="00F159A5" w:rsidRDefault="00367B75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SPRENDIMAS</w:t>
      </w:r>
    </w:p>
    <w:p w14:paraId="32DB03C6" w14:textId="77777777" w:rsidR="00F159A5" w:rsidRPr="00F159A5" w:rsidRDefault="00F159A5" w:rsidP="004A0E98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ind w:right="101"/>
        <w:jc w:val="center"/>
        <w:rPr>
          <w:rFonts w:ascii="Times New Roman" w:hAnsi="Times New Roman"/>
          <w:b/>
          <w:caps/>
          <w:sz w:val="24"/>
          <w:szCs w:val="24"/>
        </w:rPr>
      </w:pPr>
      <w:r w:rsidRPr="00F159A5">
        <w:rPr>
          <w:rFonts w:ascii="Times New Roman" w:hAnsi="Times New Roman"/>
          <w:b/>
          <w:sz w:val="24"/>
          <w:szCs w:val="24"/>
        </w:rPr>
        <w:t xml:space="preserve">DĖL ANYKŠČIŲ RAJONO SAVIVALDYBĖS TARYBOS 2014 M. GRUODŽIO 18 D. SPRENDIMO </w:t>
      </w:r>
      <w:bookmarkStart w:id="0" w:name="n_0"/>
      <w:r w:rsidR="00D13764" w:rsidRPr="004A0E98">
        <w:rPr>
          <w:rFonts w:ascii="Times New Roman" w:hAnsi="Times New Roman"/>
          <w:b/>
          <w:sz w:val="24"/>
          <w:szCs w:val="24"/>
        </w:rPr>
        <w:t>NR. 1-TS-445</w:t>
      </w:r>
      <w:bookmarkEnd w:id="0"/>
      <w:r w:rsidRPr="00F159A5">
        <w:rPr>
          <w:rFonts w:ascii="Times New Roman" w:hAnsi="Times New Roman"/>
          <w:b/>
          <w:sz w:val="24"/>
          <w:szCs w:val="24"/>
        </w:rPr>
        <w:t xml:space="preserve"> „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begin"/>
      </w:r>
      <w:r w:rsidRPr="00F159A5">
        <w:rPr>
          <w:rFonts w:ascii="Times New Roman" w:hAnsi="Times New Roman"/>
          <w:b/>
          <w:caps/>
          <w:sz w:val="24"/>
          <w:szCs w:val="24"/>
        </w:rPr>
        <w:instrText xml:space="preserve"> FILLIN "Pavadinimas" \* MERGEFORMAT </w:instrTex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separate"/>
      </w:r>
      <w:r w:rsidRPr="00F159A5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end"/>
      </w:r>
      <w:r w:rsidRPr="00F159A5">
        <w:rPr>
          <w:rFonts w:ascii="Times New Roman" w:hAnsi="Times New Roman"/>
          <w:b/>
          <w:caps/>
          <w:sz w:val="24"/>
          <w:szCs w:val="24"/>
        </w:rPr>
        <w:t>PAGALBOS Į NAMUS IR DIENOS SOCIALINĖS GLOBOS ASMENS NAMUOSE PASLAUGŲ SKYRIMO, TEIKIMO IR MOKĖJIMO UŽ PASLAUGAS TVARKOS APRAŠO ir PAGALBOS Į NAMUS paslaugos kainos PATVIRTINIMO IR PRITARIMO DIENOS SOCIALINĖS GLOBOS ASMENS NAMUOSE PASLAUGos KAINAI“ PAKEITIMO</w:t>
      </w:r>
    </w:p>
    <w:p w14:paraId="172C9402" w14:textId="77777777" w:rsidR="00C50188" w:rsidRPr="003550E9" w:rsidRDefault="00C50188" w:rsidP="004A0E98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436BDDF" w14:textId="77777777" w:rsidR="00C50188" w:rsidRDefault="00FA46FC" w:rsidP="004A0E98">
      <w:pPr>
        <w:overflowPunct w:val="0"/>
        <w:autoSpaceDE w:val="0"/>
        <w:autoSpaceDN w:val="0"/>
        <w:adjustRightInd w:val="0"/>
        <w:ind w:right="-86"/>
        <w:contextualSpacing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"data" \* MERGEFORMAT </w:instrTex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separate"/>
      </w:r>
      <w:r w:rsidR="00AC5A23">
        <w:rPr>
          <w:rFonts w:ascii="Times New Roman" w:eastAsia="Times New Roman" w:hAnsi="Times New Roman"/>
          <w:sz w:val="24"/>
          <w:szCs w:val="24"/>
          <w:lang w:eastAsia="en-US"/>
        </w:rPr>
        <w:t>202</w:t>
      </w:r>
      <w:r w:rsidR="00085030">
        <w:rPr>
          <w:rFonts w:ascii="Times New Roman" w:eastAsia="Times New Roman" w:hAnsi="Times New Roman"/>
          <w:sz w:val="24"/>
          <w:szCs w:val="24"/>
          <w:lang w:eastAsia="en-US"/>
        </w:rPr>
        <w:t>2</w:t>
      </w:r>
      <w:r w:rsidR="00F159A5">
        <w:rPr>
          <w:rFonts w:ascii="Times New Roman" w:eastAsia="Times New Roman" w:hAnsi="Times New Roman"/>
          <w:sz w:val="24"/>
          <w:szCs w:val="24"/>
          <w:lang w:eastAsia="en-US"/>
        </w:rPr>
        <w:t xml:space="preserve"> m. </w:t>
      </w:r>
      <w:r w:rsidR="00BB7B83">
        <w:rPr>
          <w:rFonts w:ascii="Times New Roman" w:eastAsia="Times New Roman" w:hAnsi="Times New Roman"/>
          <w:sz w:val="24"/>
          <w:szCs w:val="24"/>
          <w:lang w:eastAsia="en-US"/>
        </w:rPr>
        <w:t>birželio</w:t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AC5A23">
        <w:rPr>
          <w:rFonts w:ascii="Times New Roman" w:eastAsia="Times New Roman" w:hAnsi="Times New Roman"/>
          <w:sz w:val="24"/>
          <w:szCs w:val="24"/>
          <w:lang w:eastAsia="en-US"/>
        </w:rPr>
        <w:t xml:space="preserve">    </w:t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t xml:space="preserve"> d.</w: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t xml:space="preserve"> Nr. 1-T</w:t>
      </w:r>
      <w:r w:rsidR="007C276C">
        <w:rPr>
          <w:rFonts w:ascii="Times New Roman" w:eastAsia="Times New Roman" w:hAnsi="Times New Roman"/>
          <w:sz w:val="24"/>
          <w:szCs w:val="24"/>
          <w:lang w:eastAsia="en-US"/>
        </w:rPr>
        <w:t>S</w:t>
      </w:r>
      <w:r w:rsidR="00AC5A23">
        <w:rPr>
          <w:rFonts w:ascii="Times New Roman" w:eastAsia="Times New Roman" w:hAnsi="Times New Roman"/>
          <w:sz w:val="24"/>
          <w:szCs w:val="24"/>
          <w:lang w:eastAsia="en-US"/>
        </w:rPr>
        <w:t>-</w:t>
      </w:r>
      <w:r w:rsidR="0027086D"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"indeksas" \* MERGEFORMAT </w:instrText>
      </w:r>
      <w:r w:rsidR="0027086D"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</w:p>
    <w:p w14:paraId="631EEB7D" w14:textId="77777777" w:rsidR="00244208" w:rsidRDefault="00A865E8" w:rsidP="004A0E98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Anykščiai</w:t>
      </w:r>
    </w:p>
    <w:p w14:paraId="343D09F1" w14:textId="77777777" w:rsidR="00F8798E" w:rsidRDefault="00F8798E" w:rsidP="00F8798E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bookmarkStart w:id="1" w:name="_Hlk106104893"/>
    </w:p>
    <w:p w14:paraId="24B33785" w14:textId="77777777" w:rsidR="00AC5A23" w:rsidRDefault="00C50188" w:rsidP="00AC5A23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8F187B">
        <w:rPr>
          <w:rFonts w:ascii="Times New Roman" w:eastAsia="Times New Roman" w:hAnsi="Times New Roman"/>
          <w:sz w:val="24"/>
          <w:szCs w:val="24"/>
          <w:lang w:eastAsia="en-US"/>
        </w:rPr>
        <w:t>Vadovaudamasi Lietuvos Respubli</w:t>
      </w:r>
      <w:r w:rsidR="00C04453" w:rsidRPr="008F187B">
        <w:rPr>
          <w:rFonts w:ascii="Times New Roman" w:eastAsia="Times New Roman" w:hAnsi="Times New Roman"/>
          <w:sz w:val="24"/>
          <w:szCs w:val="24"/>
          <w:lang w:eastAsia="en-US"/>
        </w:rPr>
        <w:t>kos vietos savivaldos įstatymo</w:t>
      </w:r>
      <w:r w:rsidR="007B59B9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7B2285">
        <w:rPr>
          <w:rFonts w:ascii="Times New Roman" w:eastAsia="Times New Roman" w:hAnsi="Times New Roman"/>
          <w:sz w:val="24"/>
          <w:szCs w:val="24"/>
          <w:lang w:eastAsia="en-US"/>
        </w:rPr>
        <w:t xml:space="preserve">16 straipsnio </w:t>
      </w:r>
      <w:r w:rsidR="007B59B9">
        <w:rPr>
          <w:rFonts w:ascii="Times New Roman" w:eastAsia="Times New Roman" w:hAnsi="Times New Roman"/>
          <w:sz w:val="24"/>
          <w:szCs w:val="24"/>
          <w:lang w:eastAsia="en-US"/>
        </w:rPr>
        <w:t>2</w:t>
      </w:r>
      <w:r w:rsidR="007B2285">
        <w:rPr>
          <w:rFonts w:ascii="Times New Roman" w:eastAsia="Times New Roman" w:hAnsi="Times New Roman"/>
          <w:sz w:val="24"/>
          <w:szCs w:val="24"/>
          <w:lang w:eastAsia="en-US"/>
        </w:rPr>
        <w:t xml:space="preserve"> dalies 37 punktu</w:t>
      </w:r>
      <w:r w:rsidR="00E034E6" w:rsidRPr="004D43DD">
        <w:rPr>
          <w:rFonts w:ascii="Times New Roman" w:eastAsia="Times New Roman" w:hAnsi="Times New Roman"/>
          <w:sz w:val="24"/>
          <w:szCs w:val="24"/>
          <w:lang w:eastAsia="en-US"/>
        </w:rPr>
        <w:t xml:space="preserve">, </w:t>
      </w:r>
      <w:r w:rsidR="007B2285">
        <w:rPr>
          <w:rFonts w:ascii="Times New Roman" w:eastAsia="Times New Roman" w:hAnsi="Times New Roman"/>
          <w:sz w:val="24"/>
          <w:szCs w:val="24"/>
          <w:lang w:eastAsia="en-US"/>
        </w:rPr>
        <w:t>18 straipsnio 1</w:t>
      </w:r>
      <w:r w:rsidR="005D6593">
        <w:rPr>
          <w:rFonts w:ascii="Times New Roman" w:eastAsia="Times New Roman" w:hAnsi="Times New Roman"/>
          <w:sz w:val="24"/>
          <w:szCs w:val="24"/>
          <w:lang w:eastAsia="en-US"/>
        </w:rPr>
        <w:t xml:space="preserve"> dalimi,</w:t>
      </w:r>
      <w:r w:rsidR="00F159A5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7B2285" w:rsidRPr="007B2285">
        <w:rPr>
          <w:rFonts w:ascii="Times New Roman" w:hAnsi="Times New Roman"/>
          <w:sz w:val="24"/>
          <w:szCs w:val="24"/>
        </w:rPr>
        <w:t>Lietuvos Respublikos socialinių paslaugų įstat</w:t>
      </w:r>
      <w:r w:rsidR="00287102">
        <w:rPr>
          <w:rFonts w:ascii="Times New Roman" w:hAnsi="Times New Roman"/>
          <w:sz w:val="24"/>
          <w:szCs w:val="24"/>
        </w:rPr>
        <w:t>ymo 13 straipsnio 1 dalimi</w:t>
      </w:r>
      <w:r w:rsidR="007B2285" w:rsidRPr="007B2285">
        <w:rPr>
          <w:rFonts w:ascii="Times New Roman" w:hAnsi="Times New Roman"/>
          <w:sz w:val="24"/>
          <w:szCs w:val="24"/>
        </w:rPr>
        <w:t>, Socialinių paslaugų katalogo, patvirtinto Lietuvos Respublikos socialinės apsaugos ir darbo ministro 2006 m. balandžio 5 d. įsakymu Nr. A1-93 „Dėl socialinių pa</w:t>
      </w:r>
      <w:r w:rsidR="001B123E">
        <w:rPr>
          <w:rFonts w:ascii="Times New Roman" w:hAnsi="Times New Roman"/>
          <w:sz w:val="24"/>
          <w:szCs w:val="24"/>
        </w:rPr>
        <w:t>slaugų katalogo patvirtinimo“</w:t>
      </w:r>
      <w:r w:rsidR="005B79A6">
        <w:rPr>
          <w:rFonts w:ascii="Times New Roman" w:hAnsi="Times New Roman"/>
          <w:sz w:val="24"/>
          <w:szCs w:val="24"/>
        </w:rPr>
        <w:t>,</w:t>
      </w:r>
      <w:r w:rsidR="001B123E">
        <w:rPr>
          <w:rFonts w:ascii="Times New Roman" w:hAnsi="Times New Roman"/>
          <w:sz w:val="24"/>
          <w:szCs w:val="24"/>
        </w:rPr>
        <w:t xml:space="preserve"> 11</w:t>
      </w:r>
      <w:r w:rsidR="007B2285" w:rsidRPr="007B2285">
        <w:rPr>
          <w:rFonts w:ascii="Times New Roman" w:hAnsi="Times New Roman"/>
          <w:sz w:val="24"/>
          <w:szCs w:val="24"/>
        </w:rPr>
        <w:t xml:space="preserve">.1 </w:t>
      </w:r>
      <w:r w:rsidR="001C3CD6">
        <w:rPr>
          <w:rFonts w:ascii="Times New Roman" w:hAnsi="Times New Roman"/>
          <w:sz w:val="24"/>
          <w:szCs w:val="24"/>
        </w:rPr>
        <w:t>papunkčiu</w:t>
      </w:r>
      <w:r w:rsidR="007B2285" w:rsidRPr="007B2285">
        <w:rPr>
          <w:rFonts w:ascii="Times New Roman" w:hAnsi="Times New Roman"/>
          <w:sz w:val="24"/>
          <w:szCs w:val="24"/>
        </w:rPr>
        <w:t xml:space="preserve"> Socialinių paslaugų finansavimo ir lėšų apskaičiavimo metodikos, patvirtintos Lietuvos Respublikos Vyriausybės 2006 m. spalio 10 d. nutarimu Nr. 978 „Dėl socialinių paslaugų finansavimo ir lėšų apskaičiavimo metodikos patvirtinimo“</w:t>
      </w:r>
      <w:r w:rsidR="005B79A6">
        <w:rPr>
          <w:rFonts w:ascii="Times New Roman" w:hAnsi="Times New Roman"/>
          <w:sz w:val="24"/>
          <w:szCs w:val="24"/>
        </w:rPr>
        <w:t>,</w:t>
      </w:r>
      <w:r w:rsidR="007B2285" w:rsidRPr="007B2285">
        <w:rPr>
          <w:rFonts w:ascii="Times New Roman" w:hAnsi="Times New Roman"/>
          <w:sz w:val="24"/>
          <w:szCs w:val="24"/>
        </w:rPr>
        <w:t xml:space="preserve"> 21 punkt</w:t>
      </w:r>
      <w:r w:rsidR="00F84930">
        <w:rPr>
          <w:rFonts w:ascii="Times New Roman" w:hAnsi="Times New Roman"/>
          <w:sz w:val="24"/>
          <w:szCs w:val="24"/>
        </w:rPr>
        <w:t>u</w:t>
      </w:r>
      <w:r w:rsidR="002A6BE5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9A70F8">
        <w:rPr>
          <w:rFonts w:ascii="Times New Roman" w:eastAsia="Times New Roman" w:hAnsi="Times New Roman"/>
          <w:sz w:val="24"/>
          <w:szCs w:val="24"/>
          <w:lang w:eastAsia="en-US"/>
        </w:rPr>
        <w:t>ir</w:t>
      </w:r>
      <w:r w:rsidR="002A6BE5">
        <w:rPr>
          <w:rFonts w:ascii="Times New Roman" w:eastAsia="Times New Roman" w:hAnsi="Times New Roman"/>
          <w:sz w:val="24"/>
          <w:szCs w:val="24"/>
          <w:lang w:eastAsia="en-US"/>
        </w:rPr>
        <w:t xml:space="preserve"> atsižvelgdami į </w:t>
      </w:r>
      <w:r w:rsidR="008D783E" w:rsidRPr="008D783E">
        <w:rPr>
          <w:rFonts w:ascii="Times New Roman" w:eastAsia="Times New Roman" w:hAnsi="Times New Roman"/>
          <w:sz w:val="24"/>
          <w:szCs w:val="24"/>
        </w:rPr>
        <w:t xml:space="preserve">Socialinės paramos išmokų ataskaitos rodiklių dydžius, patvirtintus Lietuvos </w:t>
      </w:r>
      <w:r w:rsidR="00476860">
        <w:rPr>
          <w:rFonts w:ascii="Times New Roman" w:eastAsia="Times New Roman" w:hAnsi="Times New Roman"/>
          <w:sz w:val="24"/>
          <w:szCs w:val="24"/>
        </w:rPr>
        <w:t>R</w:t>
      </w:r>
      <w:r w:rsidR="008D783E" w:rsidRPr="008D783E">
        <w:rPr>
          <w:rFonts w:ascii="Times New Roman" w:eastAsia="Times New Roman" w:hAnsi="Times New Roman"/>
          <w:sz w:val="24"/>
          <w:szCs w:val="24"/>
        </w:rPr>
        <w:t xml:space="preserve">espublikos </w:t>
      </w:r>
      <w:r w:rsidR="00476860">
        <w:rPr>
          <w:rFonts w:ascii="Times New Roman" w:eastAsia="Times New Roman" w:hAnsi="Times New Roman"/>
          <w:sz w:val="24"/>
          <w:szCs w:val="24"/>
        </w:rPr>
        <w:t>V</w:t>
      </w:r>
      <w:r w:rsidR="008D783E" w:rsidRPr="008D783E">
        <w:rPr>
          <w:rFonts w:ascii="Times New Roman" w:eastAsia="Times New Roman" w:hAnsi="Times New Roman"/>
          <w:sz w:val="24"/>
          <w:szCs w:val="24"/>
        </w:rPr>
        <w:t>yriausybės 2021 m. gruodžio 15 d. nutarimu Nr. 1077</w:t>
      </w:r>
      <w:r w:rsidR="00860265">
        <w:rPr>
          <w:rFonts w:ascii="Times New Roman" w:eastAsia="Times New Roman" w:hAnsi="Times New Roman"/>
          <w:sz w:val="24"/>
          <w:szCs w:val="24"/>
        </w:rPr>
        <w:t xml:space="preserve"> bei </w:t>
      </w:r>
      <w:r w:rsidR="002A6BE5">
        <w:rPr>
          <w:rFonts w:ascii="Times New Roman" w:eastAsia="Times New Roman" w:hAnsi="Times New Roman"/>
          <w:sz w:val="24"/>
          <w:szCs w:val="24"/>
          <w:lang w:eastAsia="en-US"/>
        </w:rPr>
        <w:t>Anykščių rajono socialinių paslaugų centro 202</w:t>
      </w:r>
      <w:r w:rsidR="00F84930">
        <w:rPr>
          <w:rFonts w:ascii="Times New Roman" w:eastAsia="Times New Roman" w:hAnsi="Times New Roman"/>
          <w:sz w:val="24"/>
          <w:szCs w:val="24"/>
          <w:lang w:eastAsia="en-US"/>
        </w:rPr>
        <w:t>2</w:t>
      </w:r>
      <w:r w:rsidR="002A6BE5">
        <w:rPr>
          <w:rFonts w:ascii="Times New Roman" w:eastAsia="Times New Roman" w:hAnsi="Times New Roman"/>
          <w:sz w:val="24"/>
          <w:szCs w:val="24"/>
          <w:lang w:eastAsia="en-US"/>
        </w:rPr>
        <w:t xml:space="preserve"> m. </w:t>
      </w:r>
      <w:r w:rsidR="00F84930">
        <w:rPr>
          <w:rFonts w:ascii="Times New Roman" w:eastAsia="Times New Roman" w:hAnsi="Times New Roman"/>
          <w:sz w:val="24"/>
          <w:szCs w:val="24"/>
          <w:lang w:eastAsia="en-US"/>
        </w:rPr>
        <w:t>gegužės</w:t>
      </w:r>
      <w:r w:rsidR="002A6BE5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F84930">
        <w:rPr>
          <w:rFonts w:ascii="Times New Roman" w:eastAsia="Times New Roman" w:hAnsi="Times New Roman"/>
          <w:sz w:val="24"/>
          <w:szCs w:val="24"/>
          <w:lang w:eastAsia="en-US"/>
        </w:rPr>
        <w:t>10</w:t>
      </w:r>
      <w:r w:rsidR="002A6BE5">
        <w:rPr>
          <w:rFonts w:ascii="Times New Roman" w:eastAsia="Times New Roman" w:hAnsi="Times New Roman"/>
          <w:sz w:val="24"/>
          <w:szCs w:val="24"/>
          <w:lang w:eastAsia="en-US"/>
        </w:rPr>
        <w:t xml:space="preserve"> d. raštą Nr. S-</w:t>
      </w:r>
      <w:r w:rsidR="00F84930">
        <w:rPr>
          <w:rFonts w:ascii="Times New Roman" w:eastAsia="Times New Roman" w:hAnsi="Times New Roman"/>
          <w:sz w:val="24"/>
          <w:szCs w:val="24"/>
          <w:lang w:eastAsia="en-US"/>
        </w:rPr>
        <w:t>426</w:t>
      </w:r>
      <w:r w:rsidR="002A6BE5">
        <w:rPr>
          <w:rFonts w:ascii="Times New Roman" w:eastAsia="Times New Roman" w:hAnsi="Times New Roman"/>
          <w:sz w:val="24"/>
          <w:szCs w:val="24"/>
          <w:lang w:eastAsia="en-US"/>
        </w:rPr>
        <w:t xml:space="preserve"> „Dėl Anykščių rajono socialinių paslaugų centro teikiamų dienos socialinės globos asmens namuose paslaugų vienos valandos</w:t>
      </w:r>
      <w:r w:rsidR="00860265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9A36B1">
        <w:rPr>
          <w:rFonts w:ascii="Times New Roman" w:eastAsia="Times New Roman" w:hAnsi="Times New Roman"/>
          <w:sz w:val="24"/>
          <w:szCs w:val="24"/>
          <w:lang w:eastAsia="en-US"/>
        </w:rPr>
        <w:t>keitimo“</w:t>
      </w:r>
      <w:r w:rsidR="008D569C" w:rsidRPr="007B2285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860265">
        <w:rPr>
          <w:rFonts w:ascii="Times New Roman" w:eastAsia="Times New Roman" w:hAnsi="Times New Roman"/>
          <w:sz w:val="24"/>
          <w:szCs w:val="24"/>
          <w:lang w:eastAsia="en-US"/>
        </w:rPr>
        <w:t>ir 2022 m. birželio 9 d. raštą Nr. S-507</w:t>
      </w:r>
      <w:r w:rsidR="00860265" w:rsidRPr="00592C64">
        <w:rPr>
          <w:rFonts w:ascii="Times New Roman" w:eastAsia="Times New Roman" w:hAnsi="Times New Roman"/>
          <w:sz w:val="24"/>
          <w:szCs w:val="24"/>
          <w:lang w:eastAsia="en-US"/>
        </w:rPr>
        <w:t xml:space="preserve"> „</w:t>
      </w:r>
      <w:r w:rsidR="00592C64" w:rsidRPr="00592C6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Dėl Anykščių rajono socialinių paslaugų centro teikiamų dienos socialinės globos asmens namuose paslaugų vienos valandos kainos keitimo</w:t>
      </w:r>
      <w:r w:rsidR="00592C6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“ </w:t>
      </w:r>
      <w:r w:rsidRPr="00592C64">
        <w:rPr>
          <w:rFonts w:ascii="Times New Roman" w:eastAsia="Times New Roman" w:hAnsi="Times New Roman"/>
          <w:sz w:val="24"/>
          <w:szCs w:val="24"/>
          <w:lang w:eastAsia="en-US"/>
        </w:rPr>
        <w:t xml:space="preserve">Anykščių </w:t>
      </w:r>
      <w:r w:rsidRPr="007B2285">
        <w:rPr>
          <w:rFonts w:ascii="Times New Roman" w:eastAsia="Times New Roman" w:hAnsi="Times New Roman"/>
          <w:sz w:val="24"/>
          <w:szCs w:val="24"/>
          <w:lang w:eastAsia="en-US"/>
        </w:rPr>
        <w:t>rajono savivaldybės taryba</w:t>
      </w:r>
      <w:r w:rsidR="007A1F7F" w:rsidRPr="007B2285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7A1F7F" w:rsidRPr="007B2285">
        <w:rPr>
          <w:rFonts w:ascii="Times New Roman" w:eastAsia="Times New Roman" w:hAnsi="Times New Roman"/>
          <w:spacing w:val="30"/>
          <w:sz w:val="24"/>
          <w:szCs w:val="24"/>
          <w:lang w:eastAsia="en-US"/>
        </w:rPr>
        <w:t>n</w:t>
      </w:r>
      <w:r w:rsidRPr="007B2285">
        <w:rPr>
          <w:rFonts w:ascii="Times New Roman" w:eastAsia="Times New Roman" w:hAnsi="Times New Roman"/>
          <w:spacing w:val="30"/>
          <w:sz w:val="24"/>
          <w:szCs w:val="24"/>
          <w:lang w:eastAsia="en-US"/>
        </w:rPr>
        <w:t>usprendžia</w:t>
      </w:r>
      <w:r w:rsidR="007A1F7F" w:rsidRPr="007B2285">
        <w:rPr>
          <w:rFonts w:ascii="Times New Roman" w:eastAsia="Times New Roman" w:hAnsi="Times New Roman"/>
          <w:spacing w:val="30"/>
          <w:sz w:val="24"/>
          <w:szCs w:val="24"/>
          <w:lang w:eastAsia="en-US"/>
        </w:rPr>
        <w:t>:</w:t>
      </w:r>
    </w:p>
    <w:p w14:paraId="0A65C269" w14:textId="77777777" w:rsidR="00AC5A23" w:rsidRDefault="00966DD5" w:rsidP="00AC5A23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7B2285" w:rsidRPr="007B2285">
        <w:rPr>
          <w:rFonts w:ascii="Times New Roman" w:hAnsi="Times New Roman"/>
          <w:sz w:val="24"/>
          <w:szCs w:val="24"/>
        </w:rPr>
        <w:t xml:space="preserve">Pakeisti </w:t>
      </w:r>
      <w:r w:rsidR="007B2285" w:rsidRPr="007B2285">
        <w:rPr>
          <w:rFonts w:ascii="Times New Roman" w:hAnsi="Times New Roman"/>
          <w:bCs/>
          <w:sz w:val="24"/>
          <w:szCs w:val="24"/>
        </w:rPr>
        <w:t xml:space="preserve">Anykščių rajono savivaldybės tarybos </w:t>
      </w:r>
      <w:r w:rsidR="00287102">
        <w:rPr>
          <w:rFonts w:ascii="Times New Roman" w:hAnsi="Times New Roman"/>
          <w:bCs/>
          <w:sz w:val="24"/>
          <w:szCs w:val="24"/>
        </w:rPr>
        <w:t>2014 m. gruodžio 18 d. sprendimą</w:t>
      </w:r>
      <w:r w:rsidR="007B2285" w:rsidRPr="007B2285">
        <w:rPr>
          <w:rFonts w:ascii="Times New Roman" w:hAnsi="Times New Roman"/>
          <w:bCs/>
          <w:sz w:val="24"/>
          <w:szCs w:val="24"/>
        </w:rPr>
        <w:t xml:space="preserve"> </w:t>
      </w:r>
      <w:bookmarkStart w:id="2" w:name="n_1"/>
      <w:r w:rsidR="00D13764" w:rsidRPr="004A0E98">
        <w:rPr>
          <w:rFonts w:ascii="Times New Roman" w:hAnsi="Times New Roman"/>
          <w:bCs/>
          <w:sz w:val="24"/>
          <w:szCs w:val="24"/>
        </w:rPr>
        <w:t>Nr. 1-TS-445</w:t>
      </w:r>
      <w:bookmarkEnd w:id="2"/>
      <w:r w:rsidR="007B2285" w:rsidRPr="007B2285">
        <w:rPr>
          <w:rFonts w:ascii="Times New Roman" w:hAnsi="Times New Roman"/>
          <w:bCs/>
          <w:sz w:val="24"/>
          <w:szCs w:val="24"/>
        </w:rPr>
        <w:t xml:space="preserve"> „Dėl pagalbos į namus ir dienos socialinės globos asmens namuose paslaugų skyrimo, teikimo ir mokėjimo už paslaugas tvarkos aprašo ir pagalbos į namus paslaugos kainos patvirtinimo ir pritarimo dienos socialinės globos asmens namuose paslaugos kainai“</w:t>
      </w:r>
      <w:r w:rsidR="00171890">
        <w:rPr>
          <w:rFonts w:ascii="Times New Roman" w:hAnsi="Times New Roman"/>
          <w:bCs/>
          <w:sz w:val="24"/>
          <w:szCs w:val="24"/>
        </w:rPr>
        <w:t xml:space="preserve"> 3 punktą ir jį išdėstyti taip</w:t>
      </w:r>
      <w:r w:rsidR="00287102">
        <w:rPr>
          <w:rFonts w:ascii="Times New Roman" w:hAnsi="Times New Roman"/>
          <w:bCs/>
          <w:sz w:val="24"/>
          <w:szCs w:val="24"/>
        </w:rPr>
        <w:t>:</w:t>
      </w:r>
    </w:p>
    <w:p w14:paraId="7CDFE87E" w14:textId="77777777" w:rsidR="005E3D43" w:rsidRDefault="00287102" w:rsidP="005E3D43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287102"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 xml:space="preserve">3. </w:t>
      </w:r>
      <w:r w:rsidR="0074415C">
        <w:rPr>
          <w:rFonts w:ascii="Times New Roman" w:hAnsi="Times New Roman"/>
          <w:sz w:val="24"/>
          <w:szCs w:val="24"/>
        </w:rPr>
        <w:t>Suderinti</w:t>
      </w:r>
      <w:r w:rsidR="00BE0490" w:rsidRPr="00BE0490">
        <w:rPr>
          <w:rFonts w:ascii="Times New Roman" w:hAnsi="Times New Roman"/>
          <w:sz w:val="24"/>
          <w:szCs w:val="24"/>
        </w:rPr>
        <w:t xml:space="preserve"> Anykščių rajono socialinių paslaugų centro teikiamų dienos socialinės globos asmens namuose paslaugų vienos valandos kainą – </w:t>
      </w:r>
      <w:r w:rsidR="007C276C">
        <w:rPr>
          <w:rFonts w:ascii="Times New Roman" w:hAnsi="Times New Roman"/>
          <w:sz w:val="24"/>
          <w:szCs w:val="24"/>
        </w:rPr>
        <w:t>9</w:t>
      </w:r>
      <w:r w:rsidR="009A36B1">
        <w:rPr>
          <w:rFonts w:ascii="Times New Roman" w:hAnsi="Times New Roman"/>
          <w:sz w:val="24"/>
          <w:szCs w:val="24"/>
        </w:rPr>
        <w:t>,</w:t>
      </w:r>
      <w:r w:rsidR="007C276C">
        <w:rPr>
          <w:rFonts w:ascii="Times New Roman" w:hAnsi="Times New Roman"/>
          <w:sz w:val="24"/>
          <w:szCs w:val="24"/>
        </w:rPr>
        <w:t>6</w:t>
      </w:r>
      <w:r w:rsidR="009A36B1">
        <w:rPr>
          <w:rFonts w:ascii="Times New Roman" w:hAnsi="Times New Roman"/>
          <w:sz w:val="24"/>
          <w:szCs w:val="24"/>
        </w:rPr>
        <w:t>0</w:t>
      </w:r>
      <w:r w:rsidR="005E3D43">
        <w:rPr>
          <w:rFonts w:ascii="Times New Roman" w:hAnsi="Times New Roman"/>
          <w:sz w:val="24"/>
          <w:szCs w:val="24"/>
        </w:rPr>
        <w:t xml:space="preserve"> Eur.“.</w:t>
      </w:r>
    </w:p>
    <w:p w14:paraId="34E72C60" w14:textId="77777777" w:rsidR="008D7676" w:rsidRDefault="00966DD5" w:rsidP="008D7676">
      <w:pPr>
        <w:spacing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bookmarkStart w:id="3" w:name="_Hlk92717274"/>
      <w:r w:rsidR="00085030">
        <w:rPr>
          <w:rFonts w:ascii="Times New Roman" w:hAnsi="Times New Roman"/>
          <w:sz w:val="24"/>
          <w:szCs w:val="24"/>
        </w:rPr>
        <w:t xml:space="preserve">Nustatyti, </w:t>
      </w:r>
      <w:bookmarkEnd w:id="3"/>
      <w:r w:rsidR="00483DE4">
        <w:rPr>
          <w:rFonts w:ascii="Times New Roman" w:hAnsi="Times New Roman"/>
          <w:sz w:val="24"/>
          <w:szCs w:val="24"/>
        </w:rPr>
        <w:t>kad šiame tarybos sprendime nurodytos socialinių paslaugų kainos, taikom</w:t>
      </w:r>
      <w:r w:rsidR="009211E6">
        <w:rPr>
          <w:rFonts w:ascii="Times New Roman" w:hAnsi="Times New Roman"/>
          <w:sz w:val="24"/>
          <w:szCs w:val="24"/>
        </w:rPr>
        <w:t>os</w:t>
      </w:r>
      <w:r w:rsidR="00483DE4">
        <w:rPr>
          <w:rFonts w:ascii="Times New Roman" w:hAnsi="Times New Roman"/>
          <w:sz w:val="24"/>
          <w:szCs w:val="24"/>
        </w:rPr>
        <w:t xml:space="preserve"> nuo 2022 m. </w:t>
      </w:r>
      <w:r w:rsidR="00EC2E3F">
        <w:rPr>
          <w:rFonts w:ascii="Times New Roman" w:hAnsi="Times New Roman"/>
          <w:sz w:val="24"/>
          <w:szCs w:val="24"/>
        </w:rPr>
        <w:t>liepos</w:t>
      </w:r>
      <w:r w:rsidR="00483DE4">
        <w:rPr>
          <w:rFonts w:ascii="Times New Roman" w:hAnsi="Times New Roman"/>
          <w:sz w:val="24"/>
          <w:szCs w:val="24"/>
        </w:rPr>
        <w:t xml:space="preserve"> 1 d.</w:t>
      </w:r>
    </w:p>
    <w:p w14:paraId="239E296E" w14:textId="77777777" w:rsidR="00AC5A23" w:rsidRPr="005E3D43" w:rsidRDefault="005E3D43" w:rsidP="008D7676">
      <w:pPr>
        <w:spacing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E3D43">
        <w:rPr>
          <w:rFonts w:ascii="Times New Roman" w:hAnsi="Times New Roman"/>
          <w:sz w:val="24"/>
          <w:szCs w:val="24"/>
        </w:rPr>
        <w:t>Šis sprendimas yra skelbiamas Teisės aktų registre ir Anykščių rajono savivaldybės interneto svetainėje www.anyksciai.lt.</w:t>
      </w:r>
    </w:p>
    <w:p w14:paraId="05A8308A" w14:textId="77777777" w:rsidR="005E3D43" w:rsidRDefault="005E3D43" w:rsidP="00D13764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05ACDDD" w14:textId="77777777" w:rsidR="00D7206B" w:rsidRDefault="00D13764" w:rsidP="00D13764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Meras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="00AC5A23">
        <w:rPr>
          <w:rFonts w:ascii="Times New Roman" w:eastAsia="Times New Roman" w:hAnsi="Times New Roman"/>
          <w:sz w:val="24"/>
          <w:szCs w:val="24"/>
          <w:lang w:eastAsia="en-US"/>
        </w:rPr>
        <w:t>Sigutis Obelevičius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</w:p>
    <w:p w14:paraId="569865CF" w14:textId="77777777" w:rsidR="002A3542" w:rsidRDefault="00727DDA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______________</w:t>
      </w:r>
    </w:p>
    <w:bookmarkEnd w:id="1"/>
    <w:p w14:paraId="2F869DD4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5A618982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6AE5229B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736D811A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4AFEB8C2" w14:textId="77777777" w:rsidR="009A36B1" w:rsidRDefault="009A36B1" w:rsidP="00710EAA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902BD20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691E3583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46F7C7F8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ABF45B8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06E26868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36CC18FA" w14:textId="77777777" w:rsidR="00EC2E3F" w:rsidRDefault="00EC2E3F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4EE6F554" w14:textId="77777777" w:rsidR="00EC2E3F" w:rsidRDefault="00EC2E3F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0D5E6E70" w14:textId="77777777" w:rsidR="00EC2E3F" w:rsidRDefault="00EC2E3F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7ABF66C5" w14:textId="77777777" w:rsidR="00EC2E3F" w:rsidRDefault="00EC2E3F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1BD69A97" w14:textId="77777777" w:rsidR="00EC2E3F" w:rsidRDefault="00EC2E3F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12F5529F" w14:textId="77777777" w:rsidR="00EC2E3F" w:rsidRDefault="00EC2E3F" w:rsidP="009151BD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686F6757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14DC5CAF" w14:textId="77777777" w:rsidR="006A1679" w:rsidRDefault="006A1679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64DC6483" w14:textId="77777777" w:rsidR="006A1679" w:rsidRDefault="006A1679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7608E59B" w14:textId="77777777" w:rsidR="006A1679" w:rsidRDefault="006A1679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4E5D5A5A" w14:textId="77777777" w:rsidR="006A1679" w:rsidRDefault="006A1679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6E601006" w14:textId="77777777" w:rsidR="006A1679" w:rsidRDefault="006A1679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7653B481" w14:textId="77777777" w:rsidR="006A1679" w:rsidRDefault="006A1679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0440C2A9" w14:textId="77777777" w:rsidR="006A1679" w:rsidRDefault="006A1679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4378825E" w14:textId="77777777" w:rsidR="006A1679" w:rsidRDefault="006A1679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012E3A1A" w14:textId="77777777" w:rsidR="009A36B1" w:rsidRDefault="009A36B1" w:rsidP="009869DE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6577A4C6" w14:textId="77777777" w:rsidR="009869DE" w:rsidRDefault="009869DE" w:rsidP="002A164B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39F93C03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9801C9A" w14:textId="09789EE1" w:rsidR="00CB1230" w:rsidRDefault="008F7B54" w:rsidP="002A164B">
      <w:pPr>
        <w:tabs>
          <w:tab w:val="center" w:pos="4862"/>
          <w:tab w:val="left" w:pos="8586"/>
        </w:tabs>
        <w:overflowPunct w:val="0"/>
        <w:autoSpaceDE w:val="0"/>
        <w:autoSpaceDN w:val="0"/>
        <w:adjustRightInd w:val="0"/>
        <w:ind w:right="-86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45A51F7" wp14:editId="0236C037">
                <wp:simplePos x="0" y="0"/>
                <wp:positionH relativeFrom="column">
                  <wp:posOffset>3668395</wp:posOffset>
                </wp:positionH>
                <wp:positionV relativeFrom="paragraph">
                  <wp:posOffset>-629285</wp:posOffset>
                </wp:positionV>
                <wp:extent cx="2427605" cy="447040"/>
                <wp:effectExtent l="6350" t="13970" r="1397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CA5492" w14:textId="77777777" w:rsidR="00373F62" w:rsidRDefault="00373F62" w:rsidP="002A164B">
                            <w:pPr>
                              <w:jc w:val="right"/>
                            </w:pPr>
                          </w:p>
                          <w:p w14:paraId="5C1B2720" w14:textId="77777777" w:rsidR="002A164B" w:rsidRPr="00373F62" w:rsidRDefault="002A164B" w:rsidP="002A164B">
                            <w:pPr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73F6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Lyginamasis variantas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45A51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8.85pt;margin-top:-49.55pt;width:191.15pt;height:35.2pt;z-index:25165772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" strokecolor="white">
                <v:textbox style="mso-fit-shape-to-text:t">
                  <w:txbxContent>
                    <w:p w14:paraId="3BCA5492" w14:textId="77777777" w:rsidR="00373F62" w:rsidRDefault="00373F62" w:rsidP="002A164B">
                      <w:pPr>
                        <w:jc w:val="right"/>
                      </w:pPr>
                    </w:p>
                    <w:p w14:paraId="5C1B2720" w14:textId="77777777" w:rsidR="002A164B" w:rsidRPr="00373F62" w:rsidRDefault="002A164B" w:rsidP="002A164B">
                      <w:pPr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73F6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Lyginamasis variantas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164B">
        <w:rPr>
          <w:rFonts w:ascii="Times New Roman" w:eastAsia="Times New Roman" w:hAnsi="Times New Roman"/>
          <w:noProof/>
          <w:sz w:val="24"/>
          <w:szCs w:val="24"/>
        </w:rPr>
        <w:tab/>
      </w: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5BC60B54" wp14:editId="0731B709">
            <wp:extent cx="675640" cy="675640"/>
            <wp:effectExtent l="0" t="0" r="0" b="0"/>
            <wp:docPr id="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164B">
        <w:rPr>
          <w:rFonts w:ascii="Times New Roman" w:eastAsia="Times New Roman" w:hAnsi="Times New Roman"/>
          <w:noProof/>
          <w:sz w:val="24"/>
          <w:szCs w:val="24"/>
        </w:rPr>
        <w:tab/>
      </w:r>
    </w:p>
    <w:p w14:paraId="32D60DCC" w14:textId="77777777" w:rsidR="00CB1230" w:rsidRDefault="00CB1230" w:rsidP="00CB1230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ANYKŠČIŲ RAJONO SAVIVALDYBĖS</w:t>
      </w:r>
    </w:p>
    <w:p w14:paraId="58DC1A62" w14:textId="77777777" w:rsidR="00CB1230" w:rsidRDefault="00CB1230" w:rsidP="00CB1230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TARYBA</w:t>
      </w:r>
    </w:p>
    <w:p w14:paraId="0EED0230" w14:textId="77777777" w:rsidR="00CB1230" w:rsidRDefault="00CB1230" w:rsidP="00CB1230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</w:p>
    <w:p w14:paraId="3579A416" w14:textId="77777777" w:rsidR="00CB1230" w:rsidRPr="00F159A5" w:rsidRDefault="00CB1230" w:rsidP="00CB1230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SPRENDIMAS</w:t>
      </w:r>
    </w:p>
    <w:p w14:paraId="16989FC2" w14:textId="77777777" w:rsidR="00CB1230" w:rsidRPr="00F159A5" w:rsidRDefault="00CB1230" w:rsidP="00CB1230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ind w:right="101"/>
        <w:jc w:val="center"/>
        <w:rPr>
          <w:rFonts w:ascii="Times New Roman" w:hAnsi="Times New Roman"/>
          <w:b/>
          <w:caps/>
          <w:sz w:val="24"/>
          <w:szCs w:val="24"/>
        </w:rPr>
      </w:pPr>
      <w:r w:rsidRPr="00F159A5">
        <w:rPr>
          <w:rFonts w:ascii="Times New Roman" w:hAnsi="Times New Roman"/>
          <w:b/>
          <w:sz w:val="24"/>
          <w:szCs w:val="24"/>
        </w:rPr>
        <w:t xml:space="preserve">DĖL ANYKŠČIŲ RAJONO SAVIVALDYBĖS TARYBOS 2014 M. GRUODŽIO 18 D. SPRENDIMO </w:t>
      </w:r>
      <w:r w:rsidRPr="004A0E98">
        <w:rPr>
          <w:rFonts w:ascii="Times New Roman" w:hAnsi="Times New Roman"/>
          <w:b/>
          <w:sz w:val="24"/>
          <w:szCs w:val="24"/>
        </w:rPr>
        <w:t>NR. 1-TS-445</w:t>
      </w:r>
      <w:r w:rsidRPr="00F159A5">
        <w:rPr>
          <w:rFonts w:ascii="Times New Roman" w:hAnsi="Times New Roman"/>
          <w:b/>
          <w:sz w:val="24"/>
          <w:szCs w:val="24"/>
        </w:rPr>
        <w:t xml:space="preserve"> „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begin"/>
      </w:r>
      <w:r w:rsidRPr="00F159A5">
        <w:rPr>
          <w:rFonts w:ascii="Times New Roman" w:hAnsi="Times New Roman"/>
          <w:b/>
          <w:caps/>
          <w:sz w:val="24"/>
          <w:szCs w:val="24"/>
        </w:rPr>
        <w:instrText xml:space="preserve"> FILLIN "Pavadinimas" \* MERGEFORMAT </w:instrTex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separate"/>
      </w:r>
      <w:r w:rsidRPr="00F159A5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end"/>
      </w:r>
      <w:r w:rsidRPr="00F159A5">
        <w:rPr>
          <w:rFonts w:ascii="Times New Roman" w:hAnsi="Times New Roman"/>
          <w:b/>
          <w:caps/>
          <w:sz w:val="24"/>
          <w:szCs w:val="24"/>
        </w:rPr>
        <w:t>PAGALBOS Į NAMUS IR DIENOS SOCIALINĖS GLOBOS ASMENS NAMUOSE PASLAUGŲ SKYRIMO, TEIKIMO IR MOKĖJIMO UŽ PASLAUGAS TVARKOS APRAŠO ir PAGALBOS Į NAMUS paslaugos kainos PATVIRTINIMO IR PRITARIMO DIENOS SOCIALINĖS GLOBOS ASMENS NAMUOSE PASLAUGos KAINAI“ PAKEITIMO</w:t>
      </w:r>
    </w:p>
    <w:p w14:paraId="78359F0E" w14:textId="77777777" w:rsidR="00CB1230" w:rsidRPr="003550E9" w:rsidRDefault="00CB1230" w:rsidP="00CB1230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3C23C429" w14:textId="77777777" w:rsidR="00CB1230" w:rsidRDefault="00CB1230" w:rsidP="00CB1230">
      <w:pPr>
        <w:overflowPunct w:val="0"/>
        <w:autoSpaceDE w:val="0"/>
        <w:autoSpaceDN w:val="0"/>
        <w:adjustRightInd w:val="0"/>
        <w:ind w:right="-86"/>
        <w:contextualSpacing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"data" \* MERGEFORMAT </w:instrTex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separate"/>
      </w:r>
      <w:r>
        <w:rPr>
          <w:rFonts w:ascii="Times New Roman" w:eastAsia="Times New Roman" w:hAnsi="Times New Roman"/>
          <w:sz w:val="24"/>
          <w:szCs w:val="24"/>
          <w:lang w:eastAsia="en-US"/>
        </w:rPr>
        <w:t>202</w:t>
      </w:r>
      <w:r w:rsidR="00085030">
        <w:rPr>
          <w:rFonts w:ascii="Times New Roman" w:eastAsia="Times New Roman" w:hAnsi="Times New Roman"/>
          <w:sz w:val="24"/>
          <w:szCs w:val="24"/>
          <w:lang w:eastAsia="en-US"/>
        </w:rPr>
        <w:t>2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m. </w:t>
      </w:r>
      <w:r w:rsidR="007C276C">
        <w:rPr>
          <w:rFonts w:ascii="Times New Roman" w:eastAsia="Times New Roman" w:hAnsi="Times New Roman"/>
          <w:sz w:val="24"/>
          <w:szCs w:val="24"/>
          <w:lang w:eastAsia="en-US"/>
        </w:rPr>
        <w:t>birželio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     d.</w: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Nr. 1-TS-</w: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"indeksas" \* MERGEFORMAT </w:instrTex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</w:p>
    <w:p w14:paraId="43293E46" w14:textId="77777777" w:rsidR="00CB1230" w:rsidRDefault="00CB1230" w:rsidP="00CB1230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Anykščiai</w:t>
      </w:r>
    </w:p>
    <w:p w14:paraId="2046D40E" w14:textId="77777777" w:rsidR="00CB1230" w:rsidRDefault="00CB1230" w:rsidP="00CB1230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5841E1A5" w14:textId="77777777" w:rsidR="002B47A7" w:rsidRDefault="002B47A7" w:rsidP="002B47A7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727A587F" w14:textId="77777777" w:rsidR="002B47A7" w:rsidRDefault="002B47A7" w:rsidP="002B47A7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8F187B">
        <w:rPr>
          <w:rFonts w:ascii="Times New Roman" w:eastAsia="Times New Roman" w:hAnsi="Times New Roman"/>
          <w:sz w:val="24"/>
          <w:szCs w:val="24"/>
          <w:lang w:eastAsia="en-US"/>
        </w:rPr>
        <w:t>Vadovaudamasi Lietuvos Respublikos vietos savivaldos įstatymo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16 straipsnio 2 dalies 37 punktu</w:t>
      </w:r>
      <w:r w:rsidRPr="004D43DD">
        <w:rPr>
          <w:rFonts w:ascii="Times New Roman" w:eastAsia="Times New Roman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18 straipsnio 1 dalimi, </w:t>
      </w:r>
      <w:r w:rsidRPr="007B2285">
        <w:rPr>
          <w:rFonts w:ascii="Times New Roman" w:hAnsi="Times New Roman"/>
          <w:sz w:val="24"/>
          <w:szCs w:val="24"/>
        </w:rPr>
        <w:t>Lietuvos Respublikos socialinių paslaugų įstat</w:t>
      </w:r>
      <w:r>
        <w:rPr>
          <w:rFonts w:ascii="Times New Roman" w:hAnsi="Times New Roman"/>
          <w:sz w:val="24"/>
          <w:szCs w:val="24"/>
        </w:rPr>
        <w:t>ymo 13 straipsnio 1 dalimi</w:t>
      </w:r>
      <w:r w:rsidRPr="007B2285">
        <w:rPr>
          <w:rFonts w:ascii="Times New Roman" w:hAnsi="Times New Roman"/>
          <w:sz w:val="24"/>
          <w:szCs w:val="24"/>
        </w:rPr>
        <w:t>, Socialinių paslaugų katalogo, patvirtinto Lietuvos Respublikos socialinės apsaugos ir darbo ministro 2006 m. balandžio 5 d. įsakymu Nr. A1-93 „Dėl socialinių pa</w:t>
      </w:r>
      <w:r>
        <w:rPr>
          <w:rFonts w:ascii="Times New Roman" w:hAnsi="Times New Roman"/>
          <w:sz w:val="24"/>
          <w:szCs w:val="24"/>
        </w:rPr>
        <w:t>slaugų katalogo patvirtinimo“, 11</w:t>
      </w:r>
      <w:r w:rsidRPr="007B2285">
        <w:rPr>
          <w:rFonts w:ascii="Times New Roman" w:hAnsi="Times New Roman"/>
          <w:sz w:val="24"/>
          <w:szCs w:val="24"/>
        </w:rPr>
        <w:t xml:space="preserve">.1 </w:t>
      </w:r>
      <w:r w:rsidR="001C3CD6">
        <w:rPr>
          <w:rFonts w:ascii="Times New Roman" w:hAnsi="Times New Roman"/>
          <w:sz w:val="24"/>
          <w:szCs w:val="24"/>
        </w:rPr>
        <w:t>papunkčiu</w:t>
      </w:r>
      <w:r w:rsidRPr="007B2285">
        <w:rPr>
          <w:rFonts w:ascii="Times New Roman" w:hAnsi="Times New Roman"/>
          <w:sz w:val="24"/>
          <w:szCs w:val="24"/>
        </w:rPr>
        <w:t xml:space="preserve"> Socialinių paslaugų finansavimo ir lėšų apskaičiavimo metodikos, patvirtintos Lietuvos Respublikos Vyriausybės 2006 m. spalio 10 d. nutarimu Nr. 978 „Dėl socialinių paslaugų finansavimo ir lėšų apskaičiavimo metodikos patvirtinimo“</w:t>
      </w:r>
      <w:r>
        <w:rPr>
          <w:rFonts w:ascii="Times New Roman" w:hAnsi="Times New Roman"/>
          <w:sz w:val="24"/>
          <w:szCs w:val="24"/>
        </w:rPr>
        <w:t>,</w:t>
      </w:r>
      <w:r w:rsidRPr="007B2285">
        <w:rPr>
          <w:rFonts w:ascii="Times New Roman" w:hAnsi="Times New Roman"/>
          <w:sz w:val="24"/>
          <w:szCs w:val="24"/>
        </w:rPr>
        <w:t xml:space="preserve"> 21 punkt</w:t>
      </w:r>
      <w:r>
        <w:rPr>
          <w:rFonts w:ascii="Times New Roman" w:hAnsi="Times New Roman"/>
          <w:sz w:val="24"/>
          <w:szCs w:val="24"/>
        </w:rPr>
        <w:t>u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ir atsižvelgdami į </w:t>
      </w:r>
      <w:r w:rsidRPr="008D783E">
        <w:rPr>
          <w:rFonts w:ascii="Times New Roman" w:eastAsia="Times New Roman" w:hAnsi="Times New Roman"/>
          <w:sz w:val="24"/>
          <w:szCs w:val="24"/>
        </w:rPr>
        <w:t xml:space="preserve">Socialinės paramos išmokų ataskaitos rodiklių dydžius, patvirtintus Lietuvos </w:t>
      </w:r>
      <w:r>
        <w:rPr>
          <w:rFonts w:ascii="Times New Roman" w:eastAsia="Times New Roman" w:hAnsi="Times New Roman"/>
          <w:sz w:val="24"/>
          <w:szCs w:val="24"/>
        </w:rPr>
        <w:t>R</w:t>
      </w:r>
      <w:r w:rsidRPr="008D783E">
        <w:rPr>
          <w:rFonts w:ascii="Times New Roman" w:eastAsia="Times New Roman" w:hAnsi="Times New Roman"/>
          <w:sz w:val="24"/>
          <w:szCs w:val="24"/>
        </w:rPr>
        <w:t xml:space="preserve">espublikos </w:t>
      </w:r>
      <w:r>
        <w:rPr>
          <w:rFonts w:ascii="Times New Roman" w:eastAsia="Times New Roman" w:hAnsi="Times New Roman"/>
          <w:sz w:val="24"/>
          <w:szCs w:val="24"/>
        </w:rPr>
        <w:t>V</w:t>
      </w:r>
      <w:r w:rsidRPr="008D783E">
        <w:rPr>
          <w:rFonts w:ascii="Times New Roman" w:eastAsia="Times New Roman" w:hAnsi="Times New Roman"/>
          <w:sz w:val="24"/>
          <w:szCs w:val="24"/>
        </w:rPr>
        <w:t>yriausybės 2021 m. gruodžio 15 d. nutarimu Nr. 1077</w:t>
      </w:r>
      <w:r>
        <w:rPr>
          <w:rFonts w:ascii="Times New Roman" w:eastAsia="Times New Roman" w:hAnsi="Times New Roman"/>
          <w:sz w:val="24"/>
          <w:szCs w:val="24"/>
        </w:rPr>
        <w:t xml:space="preserve"> bei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Anykščių rajono socialinių paslaugų centro 2022 m. gegužės 10 d. raštą Nr. S-426 „Dėl Anykščių rajono socialinių paslaugų centro teikiamų dienos socialinės globos asmens namuose paslaugų vienos valandos keitimo“</w:t>
      </w:r>
      <w:r w:rsidRPr="007B2285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ir 2022 m. birželio 9 d. raštą Nr. S-507</w:t>
      </w:r>
      <w:r w:rsidRPr="00592C64">
        <w:rPr>
          <w:rFonts w:ascii="Times New Roman" w:eastAsia="Times New Roman" w:hAnsi="Times New Roman"/>
          <w:sz w:val="24"/>
          <w:szCs w:val="24"/>
          <w:lang w:eastAsia="en-US"/>
        </w:rPr>
        <w:t xml:space="preserve"> „</w:t>
      </w:r>
      <w:r w:rsidRPr="00592C6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Dėl Anykščių rajono socialinių paslaugų centro teikiamų dienos socialinės globos asmens namuose paslaugų vienos valandos kainos keitimo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“ </w:t>
      </w:r>
      <w:r w:rsidRPr="00592C64">
        <w:rPr>
          <w:rFonts w:ascii="Times New Roman" w:eastAsia="Times New Roman" w:hAnsi="Times New Roman"/>
          <w:sz w:val="24"/>
          <w:szCs w:val="24"/>
          <w:lang w:eastAsia="en-US"/>
        </w:rPr>
        <w:t xml:space="preserve">Anykščių </w:t>
      </w:r>
      <w:r w:rsidRPr="007B2285">
        <w:rPr>
          <w:rFonts w:ascii="Times New Roman" w:eastAsia="Times New Roman" w:hAnsi="Times New Roman"/>
          <w:sz w:val="24"/>
          <w:szCs w:val="24"/>
          <w:lang w:eastAsia="en-US"/>
        </w:rPr>
        <w:t xml:space="preserve">rajono savivaldybės taryba </w:t>
      </w:r>
      <w:r w:rsidRPr="007B2285">
        <w:rPr>
          <w:rFonts w:ascii="Times New Roman" w:eastAsia="Times New Roman" w:hAnsi="Times New Roman"/>
          <w:spacing w:val="30"/>
          <w:sz w:val="24"/>
          <w:szCs w:val="24"/>
          <w:lang w:eastAsia="en-US"/>
        </w:rPr>
        <w:t>nusprendžia:</w:t>
      </w:r>
    </w:p>
    <w:p w14:paraId="5AA1ED02" w14:textId="77777777" w:rsidR="002B47A7" w:rsidRDefault="002B47A7" w:rsidP="002B47A7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B2285">
        <w:rPr>
          <w:rFonts w:ascii="Times New Roman" w:hAnsi="Times New Roman"/>
          <w:sz w:val="24"/>
          <w:szCs w:val="24"/>
        </w:rPr>
        <w:t xml:space="preserve">Pakeisti </w:t>
      </w:r>
      <w:r w:rsidRPr="007B2285">
        <w:rPr>
          <w:rFonts w:ascii="Times New Roman" w:hAnsi="Times New Roman"/>
          <w:bCs/>
          <w:sz w:val="24"/>
          <w:szCs w:val="24"/>
        </w:rPr>
        <w:t xml:space="preserve">Anykščių rajono savivaldybės tarybos </w:t>
      </w:r>
      <w:r>
        <w:rPr>
          <w:rFonts w:ascii="Times New Roman" w:hAnsi="Times New Roman"/>
          <w:bCs/>
          <w:sz w:val="24"/>
          <w:szCs w:val="24"/>
        </w:rPr>
        <w:t>2014 m. gruodžio 18 d. sprendimą</w:t>
      </w:r>
      <w:r w:rsidRPr="007B2285">
        <w:rPr>
          <w:rFonts w:ascii="Times New Roman" w:hAnsi="Times New Roman"/>
          <w:bCs/>
          <w:sz w:val="24"/>
          <w:szCs w:val="24"/>
        </w:rPr>
        <w:t xml:space="preserve"> </w:t>
      </w:r>
      <w:r w:rsidRPr="004A0E98">
        <w:rPr>
          <w:rFonts w:ascii="Times New Roman" w:hAnsi="Times New Roman"/>
          <w:bCs/>
          <w:sz w:val="24"/>
          <w:szCs w:val="24"/>
        </w:rPr>
        <w:t>Nr. 1-TS-445</w:t>
      </w:r>
      <w:r w:rsidRPr="007B2285">
        <w:rPr>
          <w:rFonts w:ascii="Times New Roman" w:hAnsi="Times New Roman"/>
          <w:bCs/>
          <w:sz w:val="24"/>
          <w:szCs w:val="24"/>
        </w:rPr>
        <w:t xml:space="preserve"> „Dėl pagalbos į namus ir dienos socialinės globos asmens namuose paslaugų skyrimo, teikimo ir mokėjimo už paslaugas tvarkos aprašo ir pagalbos į namus paslaugos kainos patvirtinimo ir pritarimo dienos socialinės globos asmens namuose paslaugos kainai“</w:t>
      </w:r>
      <w:r w:rsidR="00171890" w:rsidRPr="00171890">
        <w:rPr>
          <w:rFonts w:ascii="Times New Roman" w:hAnsi="Times New Roman"/>
          <w:bCs/>
          <w:sz w:val="24"/>
          <w:szCs w:val="24"/>
        </w:rPr>
        <w:t xml:space="preserve"> </w:t>
      </w:r>
      <w:r w:rsidR="00171890">
        <w:rPr>
          <w:rFonts w:ascii="Times New Roman" w:hAnsi="Times New Roman"/>
          <w:bCs/>
          <w:sz w:val="24"/>
          <w:szCs w:val="24"/>
        </w:rPr>
        <w:t>3 punktą ir jį išdėstyti taip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10E3CB9" w14:textId="77777777" w:rsidR="002B47A7" w:rsidRDefault="002B47A7" w:rsidP="002B47A7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287102"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 xml:space="preserve">3. </w:t>
      </w:r>
      <w:r w:rsidR="0074415C" w:rsidRPr="0074415C">
        <w:rPr>
          <w:rFonts w:ascii="Times New Roman" w:hAnsi="Times New Roman"/>
          <w:strike/>
          <w:sz w:val="24"/>
          <w:szCs w:val="24"/>
        </w:rPr>
        <w:t>Nustatyti</w:t>
      </w:r>
      <w:r w:rsidR="0074415C">
        <w:rPr>
          <w:rFonts w:ascii="Times New Roman" w:hAnsi="Times New Roman"/>
          <w:sz w:val="24"/>
          <w:szCs w:val="24"/>
        </w:rPr>
        <w:t xml:space="preserve"> </w:t>
      </w:r>
      <w:r w:rsidR="0074415C" w:rsidRPr="0074415C">
        <w:rPr>
          <w:rFonts w:ascii="Times New Roman" w:hAnsi="Times New Roman"/>
          <w:b/>
          <w:bCs/>
          <w:sz w:val="24"/>
          <w:szCs w:val="24"/>
        </w:rPr>
        <w:t>Suderinti</w:t>
      </w:r>
      <w:r w:rsidRPr="0074415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E0490">
        <w:rPr>
          <w:rFonts w:ascii="Times New Roman" w:hAnsi="Times New Roman"/>
          <w:sz w:val="24"/>
          <w:szCs w:val="24"/>
        </w:rPr>
        <w:t xml:space="preserve">Anykščių rajono socialinių paslaugų centro teikiamų dienos socialinės globos asmens namuose paslaugų vienos valandos kainą – </w:t>
      </w:r>
      <w:r w:rsidR="0074415C" w:rsidRPr="0074415C">
        <w:rPr>
          <w:rFonts w:ascii="Times New Roman" w:hAnsi="Times New Roman"/>
          <w:strike/>
          <w:sz w:val="24"/>
          <w:szCs w:val="24"/>
        </w:rPr>
        <w:t>6,50</w:t>
      </w:r>
      <w:r w:rsidR="0074415C">
        <w:rPr>
          <w:rFonts w:ascii="Times New Roman" w:hAnsi="Times New Roman"/>
          <w:sz w:val="24"/>
          <w:szCs w:val="24"/>
        </w:rPr>
        <w:t xml:space="preserve"> </w:t>
      </w:r>
      <w:r w:rsidRPr="0074415C">
        <w:rPr>
          <w:rFonts w:ascii="Times New Roman" w:hAnsi="Times New Roman"/>
          <w:b/>
          <w:bCs/>
          <w:sz w:val="24"/>
          <w:szCs w:val="24"/>
        </w:rPr>
        <w:t>9,60</w:t>
      </w:r>
      <w:r>
        <w:rPr>
          <w:rFonts w:ascii="Times New Roman" w:hAnsi="Times New Roman"/>
          <w:sz w:val="24"/>
          <w:szCs w:val="24"/>
        </w:rPr>
        <w:t xml:space="preserve"> Eur.“.</w:t>
      </w:r>
    </w:p>
    <w:p w14:paraId="6A3C3442" w14:textId="77777777" w:rsidR="00C60A3E" w:rsidRDefault="002B47A7" w:rsidP="00C60A3E">
      <w:pPr>
        <w:spacing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Nustatyti, kad šiame tarybos sprendime nurodytos socialinių paslaugų kainos, taikomos nuo 2022 m. liepos 1 d.</w:t>
      </w:r>
    </w:p>
    <w:p w14:paraId="22ADCAE1" w14:textId="77777777" w:rsidR="002B47A7" w:rsidRPr="005E3D43" w:rsidRDefault="002B47A7" w:rsidP="00C60A3E">
      <w:pPr>
        <w:spacing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E3D43">
        <w:rPr>
          <w:rFonts w:ascii="Times New Roman" w:hAnsi="Times New Roman"/>
          <w:sz w:val="24"/>
          <w:szCs w:val="24"/>
        </w:rPr>
        <w:t>Šis sprendimas yra skelbiamas Teisės aktų registre ir Anykščių rajono savivaldybės interneto svetainėje www.anyksciai.lt.</w:t>
      </w:r>
    </w:p>
    <w:p w14:paraId="004CD9BB" w14:textId="77777777" w:rsidR="002B47A7" w:rsidRDefault="002B47A7" w:rsidP="002B47A7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1F49930F" w14:textId="77777777" w:rsidR="002B47A7" w:rsidRDefault="002B47A7" w:rsidP="002B47A7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Meras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  <w:t xml:space="preserve">Sigutis Obelevičius </w:t>
      </w:r>
    </w:p>
    <w:p w14:paraId="649B5BCC" w14:textId="77777777" w:rsidR="002B47A7" w:rsidRDefault="002B47A7" w:rsidP="002B47A7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______________</w:t>
      </w:r>
    </w:p>
    <w:p w14:paraId="371D95EC" w14:textId="77777777" w:rsidR="009A36B1" w:rsidRDefault="009A36B1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050D5F65" w14:textId="77777777" w:rsidR="009A36B1" w:rsidRDefault="009A36B1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6D11654E" w14:textId="77777777" w:rsidR="009A36B1" w:rsidRDefault="009A36B1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4F684357" w14:textId="77777777" w:rsidR="009A36B1" w:rsidRDefault="009A36B1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6DEC50EC" w14:textId="77777777" w:rsidR="009A36B1" w:rsidRDefault="009A36B1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1DE9524A" w14:textId="77777777" w:rsidR="009A36B1" w:rsidRDefault="009A36B1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1B06B1BC" w14:textId="77777777" w:rsidR="009A36B1" w:rsidRDefault="009A36B1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6ADD2C65" w14:textId="77777777" w:rsidR="009A36B1" w:rsidRDefault="009A36B1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41FD1A40" w14:textId="77777777" w:rsidR="009A36B1" w:rsidRDefault="009A36B1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25E4D0F5" w14:textId="77777777" w:rsidR="009A36B1" w:rsidRDefault="009A36B1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56311A53" w14:textId="77777777" w:rsidR="009A36B1" w:rsidRDefault="009A36B1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34CBBB65" w14:textId="77777777" w:rsidR="009A36B1" w:rsidRDefault="009A36B1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06E0D1FC" w14:textId="77777777" w:rsidR="009A36B1" w:rsidRDefault="009A36B1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79E45E2D" w14:textId="77777777" w:rsidR="009A36B1" w:rsidRDefault="009A36B1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48FDD5F0" w14:textId="77777777" w:rsidR="009A36B1" w:rsidRDefault="009A36B1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4D05401D" w14:textId="77777777" w:rsidR="009B3E16" w:rsidRDefault="009B3E16" w:rsidP="009B3E16">
      <w:pPr>
        <w:rPr>
          <w:rFonts w:ascii="Times New Roman" w:eastAsia="Times New Roman" w:hAnsi="Times New Roman"/>
          <w:sz w:val="24"/>
          <w:szCs w:val="24"/>
        </w:rPr>
      </w:pPr>
    </w:p>
    <w:p w14:paraId="5D796FE6" w14:textId="77777777" w:rsidR="00476860" w:rsidRDefault="00476860" w:rsidP="009B3E16">
      <w:pPr>
        <w:rPr>
          <w:rFonts w:ascii="Times New Roman" w:eastAsia="Times New Roman" w:hAnsi="Times New Roman"/>
          <w:sz w:val="24"/>
          <w:szCs w:val="24"/>
        </w:rPr>
      </w:pPr>
    </w:p>
    <w:p w14:paraId="16C6C2D1" w14:textId="77777777" w:rsidR="000A1EBE" w:rsidRDefault="000A1EBE" w:rsidP="009B3E16">
      <w:pPr>
        <w:rPr>
          <w:rFonts w:ascii="Times New Roman" w:eastAsia="Times New Roman" w:hAnsi="Times New Roman"/>
          <w:sz w:val="24"/>
          <w:szCs w:val="24"/>
        </w:rPr>
      </w:pPr>
    </w:p>
    <w:p w14:paraId="622C93DB" w14:textId="77777777" w:rsidR="00EC2E3F" w:rsidRDefault="00EC2E3F" w:rsidP="006D0A5A">
      <w:pPr>
        <w:rPr>
          <w:rFonts w:ascii="Times New Roman" w:eastAsia="Times New Roman" w:hAnsi="Times New Roman"/>
          <w:sz w:val="24"/>
          <w:szCs w:val="24"/>
        </w:rPr>
      </w:pPr>
    </w:p>
    <w:p w14:paraId="633120C8" w14:textId="77777777" w:rsidR="004B2549" w:rsidRDefault="004B2549" w:rsidP="006D0A5A">
      <w:pPr>
        <w:rPr>
          <w:rFonts w:ascii="Times New Roman" w:eastAsia="Times New Roman" w:hAnsi="Times New Roman"/>
          <w:sz w:val="24"/>
          <w:szCs w:val="24"/>
        </w:rPr>
      </w:pPr>
    </w:p>
    <w:p w14:paraId="6EC38BE5" w14:textId="77777777" w:rsidR="006A1679" w:rsidRDefault="006A1679" w:rsidP="006D0A5A">
      <w:pPr>
        <w:rPr>
          <w:rFonts w:ascii="Times New Roman" w:eastAsia="Times New Roman" w:hAnsi="Times New Roman"/>
          <w:sz w:val="24"/>
          <w:szCs w:val="24"/>
        </w:rPr>
      </w:pPr>
    </w:p>
    <w:p w14:paraId="5EDAB7F7" w14:textId="77777777" w:rsidR="006A1679" w:rsidRDefault="006A1679" w:rsidP="006D0A5A">
      <w:pPr>
        <w:rPr>
          <w:rFonts w:ascii="Times New Roman" w:eastAsia="Times New Roman" w:hAnsi="Times New Roman"/>
          <w:sz w:val="24"/>
          <w:szCs w:val="24"/>
        </w:rPr>
      </w:pPr>
    </w:p>
    <w:p w14:paraId="07D06E9A" w14:textId="77777777" w:rsidR="006A1679" w:rsidRDefault="006A1679" w:rsidP="006D0A5A">
      <w:pPr>
        <w:rPr>
          <w:rFonts w:ascii="Times New Roman" w:eastAsia="Times New Roman" w:hAnsi="Times New Roman"/>
          <w:sz w:val="24"/>
          <w:szCs w:val="24"/>
        </w:rPr>
      </w:pPr>
    </w:p>
    <w:p w14:paraId="622FC4B0" w14:textId="77777777" w:rsidR="006A1679" w:rsidRDefault="006A1679" w:rsidP="006D0A5A">
      <w:pPr>
        <w:rPr>
          <w:rFonts w:ascii="Times New Roman" w:eastAsia="Times New Roman" w:hAnsi="Times New Roman"/>
          <w:sz w:val="24"/>
          <w:szCs w:val="24"/>
        </w:rPr>
      </w:pPr>
    </w:p>
    <w:p w14:paraId="5D997D5C" w14:textId="77777777" w:rsidR="006A1679" w:rsidRDefault="006A1679" w:rsidP="006D0A5A">
      <w:pPr>
        <w:rPr>
          <w:rFonts w:ascii="Times New Roman" w:eastAsia="Times New Roman" w:hAnsi="Times New Roman"/>
          <w:sz w:val="24"/>
          <w:szCs w:val="24"/>
        </w:rPr>
      </w:pPr>
    </w:p>
    <w:p w14:paraId="646B2210" w14:textId="77777777" w:rsidR="006A1679" w:rsidRDefault="006A1679" w:rsidP="006D0A5A">
      <w:pPr>
        <w:rPr>
          <w:rFonts w:ascii="Times New Roman" w:eastAsia="Times New Roman" w:hAnsi="Times New Roman"/>
          <w:sz w:val="24"/>
          <w:szCs w:val="24"/>
        </w:rPr>
      </w:pPr>
    </w:p>
    <w:p w14:paraId="7D06B260" w14:textId="77777777" w:rsidR="006A1679" w:rsidRDefault="006A1679" w:rsidP="006D0A5A">
      <w:pPr>
        <w:rPr>
          <w:rFonts w:ascii="Times New Roman" w:eastAsia="Times New Roman" w:hAnsi="Times New Roman"/>
          <w:sz w:val="24"/>
          <w:szCs w:val="24"/>
        </w:rPr>
      </w:pPr>
    </w:p>
    <w:p w14:paraId="04F602AB" w14:textId="77777777" w:rsidR="006A1679" w:rsidRDefault="006A1679" w:rsidP="006D0A5A">
      <w:pPr>
        <w:rPr>
          <w:rFonts w:ascii="Times New Roman" w:eastAsia="Times New Roman" w:hAnsi="Times New Roman"/>
          <w:sz w:val="24"/>
          <w:szCs w:val="24"/>
        </w:rPr>
      </w:pPr>
    </w:p>
    <w:p w14:paraId="6CD0FBE9" w14:textId="77777777" w:rsidR="006A1679" w:rsidRDefault="006A1679" w:rsidP="006D0A5A">
      <w:pPr>
        <w:rPr>
          <w:rFonts w:ascii="Times New Roman" w:eastAsia="Times New Roman" w:hAnsi="Times New Roman"/>
          <w:sz w:val="24"/>
          <w:szCs w:val="24"/>
        </w:rPr>
      </w:pPr>
    </w:p>
    <w:p w14:paraId="285D16C7" w14:textId="77777777" w:rsidR="006A1679" w:rsidRDefault="006A1679" w:rsidP="006D0A5A">
      <w:pPr>
        <w:rPr>
          <w:rFonts w:ascii="Times New Roman" w:eastAsia="Times New Roman" w:hAnsi="Times New Roman"/>
          <w:sz w:val="24"/>
          <w:szCs w:val="24"/>
        </w:rPr>
      </w:pPr>
    </w:p>
    <w:p w14:paraId="163F90F5" w14:textId="77777777" w:rsidR="006A1679" w:rsidRDefault="006A1679" w:rsidP="006D0A5A">
      <w:pPr>
        <w:rPr>
          <w:rFonts w:ascii="Times New Roman" w:eastAsia="Times New Roman" w:hAnsi="Times New Roman"/>
          <w:sz w:val="24"/>
          <w:szCs w:val="24"/>
        </w:rPr>
      </w:pPr>
    </w:p>
    <w:p w14:paraId="1FA8D77B" w14:textId="77777777" w:rsidR="006A1679" w:rsidRDefault="006A1679" w:rsidP="006D0A5A">
      <w:pPr>
        <w:rPr>
          <w:rFonts w:ascii="Times New Roman" w:eastAsia="Times New Roman" w:hAnsi="Times New Roman"/>
          <w:sz w:val="24"/>
          <w:szCs w:val="24"/>
        </w:rPr>
      </w:pPr>
    </w:p>
    <w:p w14:paraId="2B5F404F" w14:textId="77777777" w:rsidR="006A1679" w:rsidRDefault="006A1679" w:rsidP="006D0A5A">
      <w:pPr>
        <w:rPr>
          <w:rFonts w:ascii="Times New Roman" w:eastAsia="Times New Roman" w:hAnsi="Times New Roman"/>
          <w:sz w:val="24"/>
          <w:szCs w:val="24"/>
        </w:rPr>
      </w:pPr>
    </w:p>
    <w:p w14:paraId="0032DA24" w14:textId="77777777" w:rsidR="006A1679" w:rsidRDefault="006A1679" w:rsidP="006D0A5A">
      <w:pPr>
        <w:rPr>
          <w:rFonts w:ascii="Times New Roman" w:eastAsia="Times New Roman" w:hAnsi="Times New Roman"/>
          <w:sz w:val="24"/>
          <w:szCs w:val="24"/>
        </w:rPr>
      </w:pPr>
    </w:p>
    <w:p w14:paraId="39E73679" w14:textId="77777777" w:rsidR="006A1679" w:rsidRDefault="006A1679" w:rsidP="006D0A5A">
      <w:pPr>
        <w:rPr>
          <w:rFonts w:ascii="Times New Roman" w:eastAsia="Times New Roman" w:hAnsi="Times New Roman"/>
          <w:sz w:val="24"/>
          <w:szCs w:val="24"/>
        </w:rPr>
      </w:pPr>
    </w:p>
    <w:p w14:paraId="76219DEA" w14:textId="77777777" w:rsidR="006A1679" w:rsidRDefault="006A1679" w:rsidP="006D0A5A">
      <w:pPr>
        <w:rPr>
          <w:rFonts w:ascii="Times New Roman" w:eastAsia="Times New Roman" w:hAnsi="Times New Roman"/>
          <w:sz w:val="24"/>
          <w:szCs w:val="24"/>
        </w:rPr>
      </w:pPr>
    </w:p>
    <w:p w14:paraId="02B4200F" w14:textId="77777777" w:rsidR="006A1679" w:rsidRDefault="006A1679" w:rsidP="006D0A5A">
      <w:pPr>
        <w:rPr>
          <w:rFonts w:ascii="Times New Roman" w:eastAsia="Times New Roman" w:hAnsi="Times New Roman"/>
          <w:sz w:val="24"/>
          <w:szCs w:val="24"/>
        </w:rPr>
      </w:pPr>
    </w:p>
    <w:p w14:paraId="533E9147" w14:textId="77777777" w:rsidR="00EC2E3F" w:rsidRDefault="00EC2E3F" w:rsidP="006D0A5A">
      <w:pPr>
        <w:rPr>
          <w:rFonts w:ascii="Times New Roman" w:eastAsia="Times New Roman" w:hAnsi="Times New Roman"/>
          <w:sz w:val="24"/>
          <w:szCs w:val="24"/>
        </w:rPr>
      </w:pPr>
    </w:p>
    <w:p w14:paraId="2258229F" w14:textId="77777777" w:rsidR="00EC2E3F" w:rsidRDefault="00EC2E3F" w:rsidP="006D0A5A">
      <w:pPr>
        <w:rPr>
          <w:rFonts w:ascii="Times New Roman" w:eastAsia="Times New Roman" w:hAnsi="Times New Roman"/>
          <w:sz w:val="24"/>
          <w:szCs w:val="24"/>
        </w:rPr>
      </w:pPr>
    </w:p>
    <w:p w14:paraId="2A34DF5E" w14:textId="77777777" w:rsidR="00171890" w:rsidRDefault="00171890" w:rsidP="006D0A5A">
      <w:pPr>
        <w:rPr>
          <w:rFonts w:ascii="Times New Roman" w:eastAsia="Times New Roman" w:hAnsi="Times New Roman"/>
          <w:sz w:val="24"/>
          <w:szCs w:val="24"/>
        </w:rPr>
      </w:pPr>
    </w:p>
    <w:p w14:paraId="4969D611" w14:textId="77777777" w:rsidR="00171890" w:rsidRDefault="00171890" w:rsidP="006D0A5A">
      <w:pPr>
        <w:rPr>
          <w:rFonts w:ascii="Times New Roman" w:eastAsia="Times New Roman" w:hAnsi="Times New Roman"/>
          <w:sz w:val="24"/>
          <w:szCs w:val="24"/>
        </w:rPr>
      </w:pPr>
    </w:p>
    <w:p w14:paraId="7C461780" w14:textId="77777777" w:rsidR="00171890" w:rsidRDefault="00171890" w:rsidP="006D0A5A">
      <w:pPr>
        <w:rPr>
          <w:rFonts w:ascii="Times New Roman" w:eastAsia="Times New Roman" w:hAnsi="Times New Roman"/>
          <w:sz w:val="24"/>
          <w:szCs w:val="24"/>
        </w:rPr>
      </w:pPr>
    </w:p>
    <w:p w14:paraId="280074B9" w14:textId="77777777" w:rsidR="00EC2E3F" w:rsidRDefault="00EC2E3F" w:rsidP="006D0A5A">
      <w:pPr>
        <w:rPr>
          <w:rFonts w:ascii="Times New Roman" w:eastAsia="Times New Roman" w:hAnsi="Times New Roman"/>
          <w:sz w:val="24"/>
          <w:szCs w:val="24"/>
        </w:rPr>
      </w:pPr>
    </w:p>
    <w:p w14:paraId="348AB45A" w14:textId="77777777" w:rsidR="00EC2E3F" w:rsidRDefault="00EC2E3F" w:rsidP="006D0A5A">
      <w:pPr>
        <w:rPr>
          <w:rFonts w:ascii="Times New Roman" w:eastAsia="Times New Roman" w:hAnsi="Times New Roman"/>
          <w:sz w:val="24"/>
          <w:szCs w:val="24"/>
        </w:rPr>
      </w:pPr>
    </w:p>
    <w:p w14:paraId="48359DB0" w14:textId="77777777" w:rsidR="006D0A5A" w:rsidRDefault="006D0A5A" w:rsidP="006D0A5A">
      <w:pPr>
        <w:rPr>
          <w:rFonts w:ascii="Times New Roman" w:eastAsia="Times New Roman" w:hAnsi="Times New Roman"/>
          <w:sz w:val="24"/>
          <w:szCs w:val="24"/>
        </w:rPr>
      </w:pPr>
    </w:p>
    <w:p w14:paraId="4BEF3D3B" w14:textId="77777777" w:rsidR="00327C66" w:rsidRDefault="00F83B33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  <w:bookmarkStart w:id="4" w:name="_Hlk92717673"/>
      <w:r>
        <w:rPr>
          <w:rFonts w:ascii="Times New Roman" w:eastAsia="Times New Roman" w:hAnsi="Times New Roman"/>
          <w:sz w:val="24"/>
          <w:szCs w:val="24"/>
        </w:rPr>
        <w:t>Anykščių rajono savivaldybės tarybos</w:t>
      </w:r>
    </w:p>
    <w:p w14:paraId="340CE789" w14:textId="77777777" w:rsidR="00327C66" w:rsidRDefault="00F83B33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veiklos reglamento</w:t>
      </w:r>
    </w:p>
    <w:p w14:paraId="6E1B4A35" w14:textId="77777777" w:rsidR="00F83B33" w:rsidRPr="00CB1230" w:rsidRDefault="00F83B33" w:rsidP="00CB1230">
      <w:pPr>
        <w:ind w:firstLine="567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priedas</w:t>
      </w:r>
    </w:p>
    <w:p w14:paraId="27FAD27C" w14:textId="77777777" w:rsidR="00F83B33" w:rsidRDefault="00F83B33" w:rsidP="00F83B33">
      <w:pPr>
        <w:rPr>
          <w:rFonts w:ascii="Times New Roman" w:eastAsia="Times New Roman" w:hAnsi="Times New Roman"/>
          <w:b/>
          <w:sz w:val="24"/>
          <w:szCs w:val="24"/>
        </w:rPr>
      </w:pPr>
    </w:p>
    <w:p w14:paraId="5C69A301" w14:textId="77777777" w:rsidR="00F83B33" w:rsidRPr="00F83B33" w:rsidRDefault="00F83B33" w:rsidP="00F83B33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ind w:right="101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SAVIVALDYBĖS TARYBOS SPRENDIMO „</w:t>
      </w:r>
      <w:r w:rsidRPr="00F159A5">
        <w:rPr>
          <w:rFonts w:ascii="Times New Roman" w:hAnsi="Times New Roman"/>
          <w:b/>
          <w:sz w:val="24"/>
          <w:szCs w:val="24"/>
        </w:rPr>
        <w:t xml:space="preserve">DĖL ANYKŠČIŲ RAJONO SAVIVALDYBĖS TARYBOS 2014 M. GRUODŽIO 18 D. SPRENDIMO </w:t>
      </w:r>
      <w:r w:rsidRPr="004A0E98">
        <w:rPr>
          <w:rFonts w:ascii="Times New Roman" w:hAnsi="Times New Roman"/>
          <w:b/>
          <w:sz w:val="24"/>
          <w:szCs w:val="24"/>
        </w:rPr>
        <w:t>NR. 1-TS-445</w:t>
      </w:r>
      <w:r w:rsidRPr="00F159A5">
        <w:rPr>
          <w:rFonts w:ascii="Times New Roman" w:hAnsi="Times New Roman"/>
          <w:b/>
          <w:sz w:val="24"/>
          <w:szCs w:val="24"/>
        </w:rPr>
        <w:t xml:space="preserve"> „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begin"/>
      </w:r>
      <w:r w:rsidRPr="00F159A5">
        <w:rPr>
          <w:rFonts w:ascii="Times New Roman" w:hAnsi="Times New Roman"/>
          <w:b/>
          <w:caps/>
          <w:sz w:val="24"/>
          <w:szCs w:val="24"/>
        </w:rPr>
        <w:instrText xml:space="preserve"> FILLIN "Pavadinimas" \* MERGEFORMAT </w:instrTex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separate"/>
      </w:r>
      <w:r w:rsidRPr="00F159A5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end"/>
      </w:r>
      <w:r w:rsidRPr="00F159A5">
        <w:rPr>
          <w:rFonts w:ascii="Times New Roman" w:hAnsi="Times New Roman"/>
          <w:b/>
          <w:caps/>
          <w:sz w:val="24"/>
          <w:szCs w:val="24"/>
        </w:rPr>
        <w:t>PAGALBOS Į NAMUS IR DIENOS SOCIALINĖS GLOBOS ASMENS NAMUOSE PASLAUGŲ SKYRIMO, TEIKIMO IR MOKĖJIMO UŽ PASLAUGAS TVARKOS APRAŠO ir PAGALBOS Į NAMUS paslaugos kainos PATVIRTINIMO IR PRITARIMO DIENOS SOCIALINĖS GLOBOS ASMENS NAMU</w:t>
      </w:r>
      <w:r>
        <w:rPr>
          <w:rFonts w:ascii="Times New Roman" w:hAnsi="Times New Roman"/>
          <w:b/>
          <w:caps/>
          <w:sz w:val="24"/>
          <w:szCs w:val="24"/>
        </w:rPr>
        <w:t>OSE PASLAUGos KAINAI“ PAKEITIMO</w:t>
      </w:r>
      <w:r>
        <w:rPr>
          <w:rFonts w:ascii="Times New Roman" w:eastAsia="Times New Roman" w:hAnsi="Times New Roman"/>
          <w:b/>
          <w:sz w:val="24"/>
          <w:szCs w:val="24"/>
        </w:rPr>
        <w:t xml:space="preserve">“ </w:t>
      </w:r>
    </w:p>
    <w:p w14:paraId="5B9F53E6" w14:textId="77777777" w:rsidR="00F83B33" w:rsidRDefault="00F83B33" w:rsidP="00F83B33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A628609" w14:textId="77777777" w:rsidR="00F83B33" w:rsidRDefault="00F83B33" w:rsidP="00F83B33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PROJEKTO </w:t>
      </w:r>
    </w:p>
    <w:p w14:paraId="00BCB4D5" w14:textId="77777777" w:rsidR="00F83B33" w:rsidRDefault="00F83B33" w:rsidP="00F83B33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AIŠKINAMASIS RAŠTAS</w:t>
      </w:r>
    </w:p>
    <w:p w14:paraId="6271ED46" w14:textId="77777777" w:rsidR="00F83B33" w:rsidRDefault="00F83B33" w:rsidP="00F83B33">
      <w:pPr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7A8827A" w14:textId="77777777" w:rsidR="00F83B33" w:rsidRDefault="00F83B33" w:rsidP="00F83B33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>Sprendimo projekto tikslai ir uždaviniai</w:t>
      </w:r>
    </w:p>
    <w:p w14:paraId="26A264C7" w14:textId="77777777" w:rsidR="009E472C" w:rsidRPr="00752E28" w:rsidRDefault="00F83B33" w:rsidP="00752E28">
      <w:pPr>
        <w:tabs>
          <w:tab w:val="left" w:pos="0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  <w:r>
        <w:rPr>
          <w:rFonts w:ascii="Times New Roman" w:eastAsia="Times New Roman" w:hAnsi="Times New Roman"/>
          <w:sz w:val="24"/>
          <w:szCs w:val="24"/>
        </w:rPr>
        <w:t xml:space="preserve">Projekto </w:t>
      </w:r>
      <w:r w:rsidR="006761B0">
        <w:rPr>
          <w:rFonts w:ascii="Times New Roman" w:eastAsia="Times New Roman" w:hAnsi="Times New Roman"/>
          <w:sz w:val="24"/>
          <w:szCs w:val="24"/>
        </w:rPr>
        <w:t xml:space="preserve">tikslas – </w:t>
      </w:r>
      <w:r w:rsidR="001C3CD6">
        <w:rPr>
          <w:rFonts w:ascii="Times New Roman" w:eastAsia="Times New Roman" w:hAnsi="Times New Roman"/>
          <w:sz w:val="24"/>
          <w:szCs w:val="24"/>
        </w:rPr>
        <w:t>suderinti</w:t>
      </w:r>
      <w:r w:rsidR="006761B0">
        <w:rPr>
          <w:rFonts w:ascii="Times New Roman" w:eastAsia="Times New Roman" w:hAnsi="Times New Roman"/>
          <w:sz w:val="24"/>
          <w:szCs w:val="24"/>
        </w:rPr>
        <w:t xml:space="preserve"> nauj</w:t>
      </w:r>
      <w:r w:rsidR="00EC2E3F">
        <w:rPr>
          <w:rFonts w:ascii="Times New Roman" w:eastAsia="Times New Roman" w:hAnsi="Times New Roman"/>
          <w:sz w:val="24"/>
          <w:szCs w:val="24"/>
        </w:rPr>
        <w:t>ą</w:t>
      </w:r>
      <w:r>
        <w:rPr>
          <w:rFonts w:ascii="Times New Roman" w:eastAsia="Times New Roman" w:hAnsi="Times New Roman"/>
          <w:sz w:val="24"/>
          <w:szCs w:val="24"/>
        </w:rPr>
        <w:t xml:space="preserve"> dienos socialinės globos asmens namuose paslaugų </w:t>
      </w:r>
      <w:r w:rsidR="006761B0">
        <w:rPr>
          <w:rFonts w:ascii="Times New Roman" w:eastAsia="Times New Roman" w:hAnsi="Times New Roman"/>
          <w:sz w:val="24"/>
          <w:szCs w:val="24"/>
        </w:rPr>
        <w:t>kain</w:t>
      </w:r>
      <w:r w:rsidR="00EC2E3F">
        <w:rPr>
          <w:rFonts w:ascii="Times New Roman" w:eastAsia="Times New Roman" w:hAnsi="Times New Roman"/>
          <w:sz w:val="24"/>
          <w:szCs w:val="24"/>
        </w:rPr>
        <w:t>ą</w:t>
      </w:r>
      <w:r w:rsidR="00727DDA">
        <w:rPr>
          <w:rFonts w:ascii="Times New Roman" w:eastAsia="Times New Roman" w:hAnsi="Times New Roman"/>
          <w:sz w:val="24"/>
          <w:szCs w:val="24"/>
        </w:rPr>
        <w:t>, kuri</w:t>
      </w:r>
      <w:r w:rsidR="007C276C">
        <w:rPr>
          <w:rFonts w:ascii="Times New Roman" w:eastAsia="Times New Roman" w:hAnsi="Times New Roman"/>
          <w:sz w:val="24"/>
          <w:szCs w:val="24"/>
        </w:rPr>
        <w:t>ą</w:t>
      </w:r>
      <w:r w:rsidR="00727DDA">
        <w:rPr>
          <w:rFonts w:ascii="Times New Roman" w:eastAsia="Times New Roman" w:hAnsi="Times New Roman"/>
          <w:sz w:val="24"/>
          <w:szCs w:val="24"/>
        </w:rPr>
        <w:t xml:space="preserve"> teikia Anykščių rajono socialinių paslaugų centras (toliau – Centras).</w:t>
      </w:r>
      <w:r w:rsidR="00A17369" w:rsidRPr="00A17369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</w:p>
    <w:p w14:paraId="3F00F3B2" w14:textId="77777777" w:rsidR="00122817" w:rsidRPr="009E472C" w:rsidRDefault="00B16FA8" w:rsidP="009E472C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Vadovaudam</w:t>
      </w:r>
      <w:r w:rsidR="00727DDA">
        <w:rPr>
          <w:rFonts w:ascii="Times New Roman" w:eastAsia="Times New Roman" w:hAnsi="Times New Roman"/>
          <w:sz w:val="24"/>
          <w:szCs w:val="24"/>
          <w:lang w:eastAsia="en-US"/>
        </w:rPr>
        <w:t xml:space="preserve">iesi </w:t>
      </w:r>
      <w:r w:rsidR="00F83B33">
        <w:rPr>
          <w:rFonts w:ascii="Times New Roman" w:eastAsia="Times New Roman" w:hAnsi="Times New Roman"/>
          <w:sz w:val="24"/>
          <w:szCs w:val="24"/>
          <w:lang w:eastAsia="en-US"/>
        </w:rPr>
        <w:t xml:space="preserve">Socialinių paslaugų finansavimo ir lėšų apskaičiavimo metodikos, patvirtintos Lietuvos Respublikos Vyriausybės 2006 m. spalio 10 d. nutarimu Nr. 978 (toliau – Metodika),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21 punkt</w:t>
      </w:r>
      <w:r w:rsidR="00EC2E3F">
        <w:rPr>
          <w:rFonts w:ascii="Times New Roman" w:eastAsia="Times New Roman" w:hAnsi="Times New Roman"/>
          <w:sz w:val="24"/>
          <w:szCs w:val="24"/>
          <w:lang w:eastAsia="en-US"/>
        </w:rPr>
        <w:t>u</w:t>
      </w:r>
      <w:r w:rsidR="00F83B33">
        <w:rPr>
          <w:rFonts w:ascii="Times New Roman" w:eastAsia="Times New Roman" w:hAnsi="Times New Roman"/>
          <w:sz w:val="24"/>
          <w:szCs w:val="24"/>
          <w:lang w:eastAsia="en-US"/>
        </w:rPr>
        <w:t xml:space="preserve">, </w:t>
      </w:r>
      <w:r w:rsidR="00F83B33">
        <w:rPr>
          <w:rFonts w:ascii="Times New Roman" w:hAnsi="Times New Roman"/>
          <w:sz w:val="24"/>
          <w:szCs w:val="24"/>
        </w:rPr>
        <w:t xml:space="preserve">perkamų (parduodamų) ar finansuojamų </w:t>
      </w:r>
      <w:r>
        <w:rPr>
          <w:rFonts w:ascii="Times New Roman" w:hAnsi="Times New Roman"/>
          <w:sz w:val="24"/>
          <w:szCs w:val="24"/>
        </w:rPr>
        <w:t xml:space="preserve">bendrųjų socialinių paslaugų, </w:t>
      </w:r>
      <w:r w:rsidR="00F83B33">
        <w:rPr>
          <w:rFonts w:ascii="Times New Roman" w:hAnsi="Times New Roman"/>
          <w:sz w:val="24"/>
          <w:szCs w:val="24"/>
        </w:rPr>
        <w:t xml:space="preserve">socialinės priežiūros </w:t>
      </w:r>
      <w:r>
        <w:rPr>
          <w:rFonts w:ascii="Times New Roman" w:hAnsi="Times New Roman"/>
          <w:sz w:val="24"/>
          <w:szCs w:val="24"/>
        </w:rPr>
        <w:t xml:space="preserve">ir socialinės globos </w:t>
      </w:r>
      <w:r w:rsidR="00F83B33">
        <w:rPr>
          <w:rFonts w:ascii="Times New Roman" w:hAnsi="Times New Roman"/>
          <w:sz w:val="24"/>
          <w:szCs w:val="24"/>
        </w:rPr>
        <w:t>kainą savivaldybės ir socialinių paslaugų įstaigos nustato derindamos ją su savininko teises ir pareigas įgyvendinančia institucija ar socialinės globos įstaigos dalininkais (savininkais)</w:t>
      </w:r>
      <w:r w:rsidR="00F83B3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83B33">
        <w:rPr>
          <w:rFonts w:ascii="Times New Roman" w:hAnsi="Times New Roman"/>
          <w:sz w:val="24"/>
          <w:szCs w:val="24"/>
        </w:rPr>
        <w:t xml:space="preserve">ir atsižvelgdamos į </w:t>
      </w:r>
      <w:r>
        <w:rPr>
          <w:rFonts w:ascii="Times New Roman" w:hAnsi="Times New Roman"/>
          <w:sz w:val="24"/>
          <w:szCs w:val="24"/>
        </w:rPr>
        <w:t xml:space="preserve">bendrųjų socialinių paslaugų, </w:t>
      </w:r>
      <w:r w:rsidR="00F83B33">
        <w:rPr>
          <w:rFonts w:ascii="Times New Roman" w:hAnsi="Times New Roman"/>
          <w:sz w:val="24"/>
          <w:szCs w:val="24"/>
        </w:rPr>
        <w:t xml:space="preserve">socialinės priežiūros </w:t>
      </w:r>
      <w:r>
        <w:rPr>
          <w:rFonts w:ascii="Times New Roman" w:hAnsi="Times New Roman"/>
          <w:sz w:val="24"/>
          <w:szCs w:val="24"/>
        </w:rPr>
        <w:t xml:space="preserve">ir socialinės globos </w:t>
      </w:r>
      <w:r w:rsidR="00F83B33">
        <w:rPr>
          <w:rFonts w:ascii="Times New Roman" w:hAnsi="Times New Roman"/>
          <w:sz w:val="24"/>
          <w:szCs w:val="24"/>
        </w:rPr>
        <w:t>organizavimo išlaidas, socialinių paslaugų teikimo savivaldybės teritorijoje ypatumus ir šių išlaidų efektyvų panaudojimą</w:t>
      </w:r>
      <w:r w:rsidR="00122817">
        <w:rPr>
          <w:rFonts w:ascii="Times New Roman" w:hAnsi="Times New Roman"/>
          <w:sz w:val="24"/>
          <w:szCs w:val="24"/>
        </w:rPr>
        <w:t>.</w:t>
      </w:r>
    </w:p>
    <w:p w14:paraId="2291BF7E" w14:textId="77777777" w:rsidR="00F83B33" w:rsidRDefault="00EC2E3F" w:rsidP="00F83B33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2022</w:t>
      </w:r>
      <w:r w:rsidR="00F83B33">
        <w:rPr>
          <w:rFonts w:ascii="Times New Roman" w:eastAsia="Times New Roman" w:hAnsi="Times New Roman"/>
          <w:sz w:val="24"/>
          <w:szCs w:val="24"/>
          <w:lang w:eastAsia="en-US"/>
        </w:rPr>
        <w:t xml:space="preserve"> m. </w:t>
      </w:r>
      <w:r w:rsidR="00726D9F">
        <w:rPr>
          <w:rFonts w:ascii="Times New Roman" w:eastAsia="Times New Roman" w:hAnsi="Times New Roman"/>
          <w:sz w:val="24"/>
          <w:szCs w:val="24"/>
          <w:lang w:eastAsia="en-US"/>
        </w:rPr>
        <w:t>sausio</w:t>
      </w:r>
      <w:r w:rsidR="00F83B33">
        <w:rPr>
          <w:rFonts w:ascii="Times New Roman" w:eastAsia="Times New Roman" w:hAnsi="Times New Roman"/>
          <w:sz w:val="24"/>
          <w:szCs w:val="24"/>
          <w:lang w:eastAsia="en-US"/>
        </w:rPr>
        <w:t xml:space="preserve"> 2</w:t>
      </w:r>
      <w:r w:rsidR="00726D9F">
        <w:rPr>
          <w:rFonts w:ascii="Times New Roman" w:eastAsia="Times New Roman" w:hAnsi="Times New Roman"/>
          <w:sz w:val="24"/>
          <w:szCs w:val="24"/>
          <w:lang w:eastAsia="en-US"/>
        </w:rPr>
        <w:t>7</w:t>
      </w:r>
      <w:r w:rsidR="00F83B33">
        <w:rPr>
          <w:rFonts w:ascii="Times New Roman" w:eastAsia="Times New Roman" w:hAnsi="Times New Roman"/>
          <w:sz w:val="24"/>
          <w:szCs w:val="24"/>
          <w:lang w:eastAsia="en-US"/>
        </w:rPr>
        <w:t xml:space="preserve"> d. Anykščių rajono savivaldybė</w:t>
      </w:r>
      <w:r w:rsidR="00BC3061">
        <w:rPr>
          <w:rFonts w:ascii="Times New Roman" w:eastAsia="Times New Roman" w:hAnsi="Times New Roman"/>
          <w:sz w:val="24"/>
          <w:szCs w:val="24"/>
          <w:lang w:eastAsia="en-US"/>
        </w:rPr>
        <w:t>s tarybos sprendimu Nr. 1-TS-30</w:t>
      </w:r>
      <w:r w:rsidR="00F83B33">
        <w:rPr>
          <w:rFonts w:ascii="Times New Roman" w:eastAsia="Times New Roman" w:hAnsi="Times New Roman"/>
          <w:sz w:val="24"/>
          <w:szCs w:val="24"/>
          <w:lang w:eastAsia="en-US"/>
        </w:rPr>
        <w:t xml:space="preserve"> „Dėl Anykščių </w:t>
      </w:r>
      <w:r w:rsidR="00BC3061">
        <w:rPr>
          <w:rFonts w:ascii="Times New Roman" w:eastAsia="Times New Roman" w:hAnsi="Times New Roman"/>
          <w:sz w:val="24"/>
          <w:szCs w:val="24"/>
          <w:lang w:eastAsia="en-US"/>
        </w:rPr>
        <w:t>rajono savivaldybės tarybos 2014</w:t>
      </w:r>
      <w:r w:rsidR="00F83B33">
        <w:rPr>
          <w:rFonts w:ascii="Times New Roman" w:eastAsia="Times New Roman" w:hAnsi="Times New Roman"/>
          <w:sz w:val="24"/>
          <w:szCs w:val="24"/>
          <w:lang w:eastAsia="en-US"/>
        </w:rPr>
        <w:t xml:space="preserve"> m. </w:t>
      </w:r>
      <w:r w:rsidR="00BC3061">
        <w:rPr>
          <w:rFonts w:ascii="Times New Roman" w:eastAsia="Times New Roman" w:hAnsi="Times New Roman"/>
          <w:sz w:val="24"/>
          <w:szCs w:val="24"/>
          <w:lang w:eastAsia="en-US"/>
        </w:rPr>
        <w:t>gruodžio 18</w:t>
      </w:r>
      <w:r w:rsidR="00F83B33">
        <w:rPr>
          <w:rFonts w:ascii="Times New Roman" w:eastAsia="Times New Roman" w:hAnsi="Times New Roman"/>
          <w:sz w:val="24"/>
          <w:szCs w:val="24"/>
          <w:lang w:eastAsia="en-US"/>
        </w:rPr>
        <w:t xml:space="preserve"> d. sprendimo Nr. </w:t>
      </w:r>
      <w:r w:rsidR="00BC3061">
        <w:rPr>
          <w:rFonts w:ascii="Times New Roman" w:eastAsia="Times New Roman" w:hAnsi="Times New Roman"/>
          <w:sz w:val="24"/>
          <w:szCs w:val="24"/>
          <w:lang w:eastAsia="en-US"/>
        </w:rPr>
        <w:t>1-TS-445</w:t>
      </w:r>
      <w:r w:rsidR="00F83B33">
        <w:rPr>
          <w:rFonts w:ascii="Times New Roman" w:eastAsia="Times New Roman" w:hAnsi="Times New Roman"/>
          <w:sz w:val="24"/>
          <w:szCs w:val="24"/>
          <w:lang w:eastAsia="en-US"/>
        </w:rPr>
        <w:t xml:space="preserve"> „Dėl </w:t>
      </w:r>
      <w:r w:rsidR="00BC3061">
        <w:rPr>
          <w:rFonts w:ascii="Times New Roman" w:eastAsia="Times New Roman" w:hAnsi="Times New Roman"/>
          <w:sz w:val="24"/>
          <w:szCs w:val="24"/>
          <w:lang w:eastAsia="en-US"/>
        </w:rPr>
        <w:t>pagalbos į namus ir dienos socialinės globos asmens namuose paslaugų skyrimo, teikimo ir mokėjimo už paslaugas tvarkos aprašo ir pagalbos į namus paslaugos kainos patvirtinimo ir pritarimo dienos socialinės globos asmens namuose paslaugos kainai</w:t>
      </w:r>
      <w:r w:rsidR="00F83B33">
        <w:rPr>
          <w:rFonts w:ascii="Times New Roman" w:eastAsia="Times New Roman" w:hAnsi="Times New Roman"/>
          <w:sz w:val="24"/>
          <w:szCs w:val="24"/>
          <w:lang w:eastAsia="en-US"/>
        </w:rPr>
        <w:t xml:space="preserve">“ pakeitimo“ buvo pritarta </w:t>
      </w:r>
      <w:r w:rsidR="00BC3061">
        <w:rPr>
          <w:rFonts w:ascii="Times New Roman" w:eastAsia="Times New Roman" w:hAnsi="Times New Roman"/>
          <w:sz w:val="24"/>
          <w:szCs w:val="24"/>
          <w:lang w:eastAsia="en-US"/>
        </w:rPr>
        <w:t>dienos socialinės globos asmens namuose paslaugų vienos valandos</w:t>
      </w:r>
      <w:r w:rsidR="00F83B33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C37CB7">
        <w:rPr>
          <w:rFonts w:ascii="Times New Roman" w:eastAsia="Times New Roman" w:hAnsi="Times New Roman"/>
          <w:sz w:val="24"/>
          <w:szCs w:val="24"/>
          <w:lang w:eastAsia="en-US"/>
        </w:rPr>
        <w:t xml:space="preserve">kainai – </w:t>
      </w:r>
      <w:r w:rsidR="00726D9F">
        <w:rPr>
          <w:rFonts w:ascii="Times New Roman" w:eastAsia="Times New Roman" w:hAnsi="Times New Roman"/>
          <w:sz w:val="24"/>
          <w:szCs w:val="24"/>
          <w:lang w:eastAsia="en-US"/>
        </w:rPr>
        <w:t>6</w:t>
      </w:r>
      <w:r w:rsidR="00F83B33">
        <w:rPr>
          <w:rFonts w:ascii="Times New Roman" w:eastAsia="Times New Roman" w:hAnsi="Times New Roman"/>
          <w:sz w:val="24"/>
          <w:szCs w:val="24"/>
          <w:lang w:eastAsia="en-US"/>
        </w:rPr>
        <w:t>,</w:t>
      </w:r>
      <w:r w:rsidR="00726D9F">
        <w:rPr>
          <w:rFonts w:ascii="Times New Roman" w:eastAsia="Times New Roman" w:hAnsi="Times New Roman"/>
          <w:sz w:val="24"/>
          <w:szCs w:val="24"/>
          <w:lang w:eastAsia="en-US"/>
        </w:rPr>
        <w:t>5</w:t>
      </w:r>
      <w:r w:rsidR="00F83B33">
        <w:rPr>
          <w:rFonts w:ascii="Times New Roman" w:eastAsia="Times New Roman" w:hAnsi="Times New Roman"/>
          <w:sz w:val="24"/>
          <w:szCs w:val="24"/>
          <w:lang w:eastAsia="en-US"/>
        </w:rPr>
        <w:t xml:space="preserve">0 Eur. </w:t>
      </w:r>
    </w:p>
    <w:p w14:paraId="4C6C17B8" w14:textId="77777777" w:rsidR="00F83B33" w:rsidRDefault="00F83B33" w:rsidP="009A36B1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202</w:t>
      </w:r>
      <w:r w:rsidR="00762191">
        <w:rPr>
          <w:rFonts w:ascii="Times New Roman" w:eastAsia="Times New Roman" w:hAnsi="Times New Roman"/>
          <w:sz w:val="24"/>
          <w:szCs w:val="24"/>
          <w:lang w:eastAsia="en-US"/>
        </w:rPr>
        <w:t>2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m. </w:t>
      </w:r>
      <w:r w:rsidR="00762191">
        <w:rPr>
          <w:rFonts w:ascii="Times New Roman" w:eastAsia="Times New Roman" w:hAnsi="Times New Roman"/>
          <w:sz w:val="24"/>
          <w:szCs w:val="24"/>
          <w:lang w:eastAsia="en-US"/>
        </w:rPr>
        <w:t>gegužės</w:t>
      </w:r>
      <w:r w:rsidR="00033B01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762191">
        <w:rPr>
          <w:rFonts w:ascii="Times New Roman" w:eastAsia="Times New Roman" w:hAnsi="Times New Roman"/>
          <w:sz w:val="24"/>
          <w:szCs w:val="24"/>
          <w:lang w:eastAsia="en-US"/>
        </w:rPr>
        <w:t>10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d. Anykščių rajono savivaldybės </w:t>
      </w:r>
      <w:r w:rsidR="004B2549">
        <w:rPr>
          <w:rFonts w:ascii="Times New Roman" w:eastAsia="Times New Roman" w:hAnsi="Times New Roman"/>
          <w:sz w:val="24"/>
          <w:szCs w:val="24"/>
          <w:lang w:eastAsia="en-US"/>
        </w:rPr>
        <w:t>taryba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(toliau – </w:t>
      </w:r>
      <w:r w:rsidR="004B2549">
        <w:rPr>
          <w:rFonts w:ascii="Times New Roman" w:eastAsia="Times New Roman" w:hAnsi="Times New Roman"/>
          <w:sz w:val="24"/>
          <w:szCs w:val="24"/>
          <w:lang w:eastAsia="en-US"/>
        </w:rPr>
        <w:t>Taryba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) gavo Centro raštą </w:t>
      </w:r>
      <w:r w:rsidR="00727DDA">
        <w:rPr>
          <w:rFonts w:ascii="Times New Roman" w:eastAsia="Times New Roman" w:hAnsi="Times New Roman"/>
          <w:sz w:val="24"/>
          <w:szCs w:val="24"/>
          <w:lang w:eastAsia="en-US"/>
        </w:rPr>
        <w:t>d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ėl t</w:t>
      </w:r>
      <w:r w:rsidR="001D5CBD">
        <w:rPr>
          <w:rFonts w:ascii="Times New Roman" w:eastAsia="Times New Roman" w:hAnsi="Times New Roman"/>
          <w:sz w:val="24"/>
          <w:szCs w:val="24"/>
          <w:lang w:eastAsia="en-US"/>
        </w:rPr>
        <w:t>eikiamų dienos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socialinės globos asmens na</w:t>
      </w:r>
      <w:r w:rsidR="00727DDA">
        <w:rPr>
          <w:rFonts w:ascii="Times New Roman" w:eastAsia="Times New Roman" w:hAnsi="Times New Roman"/>
          <w:sz w:val="24"/>
          <w:szCs w:val="24"/>
          <w:lang w:eastAsia="en-US"/>
        </w:rPr>
        <w:t xml:space="preserve">muose paslaugų vienos valandos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kain</w:t>
      </w:r>
      <w:r w:rsidR="00004A63">
        <w:rPr>
          <w:rFonts w:ascii="Times New Roman" w:eastAsia="Times New Roman" w:hAnsi="Times New Roman"/>
          <w:sz w:val="24"/>
          <w:szCs w:val="24"/>
          <w:lang w:eastAsia="en-US"/>
        </w:rPr>
        <w:t>os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762191">
        <w:rPr>
          <w:rFonts w:ascii="Times New Roman" w:eastAsia="Times New Roman" w:hAnsi="Times New Roman"/>
          <w:sz w:val="24"/>
          <w:szCs w:val="24"/>
          <w:lang w:eastAsia="en-US"/>
        </w:rPr>
        <w:t>pakeitimo</w:t>
      </w:r>
      <w:r w:rsidR="00727DDA">
        <w:rPr>
          <w:rFonts w:ascii="Times New Roman" w:eastAsia="Times New Roman" w:hAnsi="Times New Roman"/>
          <w:sz w:val="24"/>
          <w:szCs w:val="24"/>
          <w:lang w:eastAsia="en-US"/>
        </w:rPr>
        <w:t>.</w:t>
      </w:r>
      <w:r w:rsidR="004B2549">
        <w:rPr>
          <w:rFonts w:ascii="Times New Roman" w:eastAsia="Times New Roman" w:hAnsi="Times New Roman"/>
          <w:sz w:val="24"/>
          <w:szCs w:val="24"/>
          <w:lang w:eastAsia="en-US"/>
        </w:rPr>
        <w:t xml:space="preserve"> 2022 m. birželio 9 d. Taryba gavo raštą dėl teikiamų dienos socialinės globos asmens namuose paslaugų vienos valandos kainos pakeitimo, kuriame patikslino teikiamų dienos socialinės globos asmens namuose paslaugų kainą.</w:t>
      </w:r>
      <w:r w:rsidR="00AF3826">
        <w:rPr>
          <w:rFonts w:ascii="Times New Roman" w:eastAsia="Times New Roman" w:hAnsi="Times New Roman"/>
          <w:sz w:val="24"/>
          <w:szCs w:val="24"/>
          <w:lang w:eastAsia="en-US"/>
        </w:rPr>
        <w:t xml:space="preserve"> Rašte nurodoma, kad kaina yra per maža, nepadengia realių paslaugų teikimo išlaidų: darbuotojų darbo užmokestis, kuro, ryšių, kanceliarinių prekių kainos ir kt.</w:t>
      </w:r>
      <w:r w:rsidR="00E57124">
        <w:rPr>
          <w:rFonts w:ascii="Times New Roman" w:eastAsia="Times New Roman" w:hAnsi="Times New Roman"/>
          <w:sz w:val="24"/>
          <w:szCs w:val="24"/>
          <w:lang w:eastAsia="en-US"/>
        </w:rPr>
        <w:t xml:space="preserve"> Taip pat nurodoma, kad išaugo poreikis dienos socialinės globos asmens namuose paslaugų teikimui vakarais, poilsio bei šventinėmis dienomis, kada darbuotojams už darbą yra apmokama padidintu tarifu.</w:t>
      </w:r>
    </w:p>
    <w:p w14:paraId="69D6CA9A" w14:textId="77777777" w:rsidR="00F83B33" w:rsidRDefault="00F83B33" w:rsidP="00F83B33">
      <w:pPr>
        <w:tabs>
          <w:tab w:val="left" w:pos="851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Nustatydamos </w:t>
      </w:r>
      <w:r w:rsidR="00846D44">
        <w:rPr>
          <w:rFonts w:ascii="Times New Roman" w:eastAsia="Times New Roman" w:hAnsi="Times New Roman"/>
          <w:color w:val="000000"/>
          <w:sz w:val="24"/>
          <w:szCs w:val="24"/>
        </w:rPr>
        <w:t xml:space="preserve">socialinės globos </w:t>
      </w:r>
      <w:r>
        <w:rPr>
          <w:rFonts w:ascii="Times New Roman" w:eastAsia="Times New Roman" w:hAnsi="Times New Roman"/>
          <w:color w:val="000000"/>
          <w:sz w:val="24"/>
          <w:szCs w:val="24"/>
        </w:rPr>
        <w:t>paslaugų kainas s</w:t>
      </w:r>
      <w:r w:rsidR="00223A34">
        <w:rPr>
          <w:rFonts w:ascii="Times New Roman" w:eastAsia="Times New Roman" w:hAnsi="Times New Roman"/>
          <w:color w:val="000000"/>
          <w:sz w:val="24"/>
          <w:szCs w:val="24"/>
        </w:rPr>
        <w:t>avo teritorijos gyventojams dydžius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savivaldybės turi vadovautis </w:t>
      </w:r>
      <w:r>
        <w:rPr>
          <w:rFonts w:ascii="Times New Roman" w:eastAsia="Times New Roman" w:hAnsi="Times New Roman"/>
          <w:sz w:val="24"/>
          <w:szCs w:val="24"/>
        </w:rPr>
        <w:t xml:space="preserve">Socialinių paslaugų priežiūros departamento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prie Socialinės apsaugos ir darbo ministerijos skelbiamomis vidutinėmis socialinės priežiūros </w:t>
      </w:r>
      <w:r w:rsidR="00846D44">
        <w:rPr>
          <w:rFonts w:ascii="Times New Roman" w:eastAsia="Times New Roman" w:hAnsi="Times New Roman"/>
          <w:color w:val="000000"/>
          <w:sz w:val="24"/>
          <w:szCs w:val="24"/>
        </w:rPr>
        <w:t xml:space="preserve">ir socialinės globos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paslaugų kainomis.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70277133" w14:textId="77777777" w:rsidR="00727DDA" w:rsidRPr="00F51641" w:rsidRDefault="00223A34" w:rsidP="00727DDA">
      <w:pPr>
        <w:tabs>
          <w:tab w:val="left" w:pos="993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Siūlom</w:t>
      </w:r>
      <w:r w:rsidR="00BC3E7A">
        <w:rPr>
          <w:rFonts w:ascii="Times New Roman" w:eastAsia="Times New Roman" w:hAnsi="Times New Roman"/>
          <w:sz w:val="24"/>
          <w:szCs w:val="24"/>
        </w:rPr>
        <w:t>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727DDA">
        <w:rPr>
          <w:rFonts w:ascii="Times New Roman" w:eastAsia="Times New Roman" w:hAnsi="Times New Roman"/>
          <w:sz w:val="24"/>
          <w:szCs w:val="24"/>
        </w:rPr>
        <w:t>nauj</w:t>
      </w:r>
      <w:r w:rsidR="00BC3E7A">
        <w:rPr>
          <w:rFonts w:ascii="Times New Roman" w:eastAsia="Times New Roman" w:hAnsi="Times New Roman"/>
          <w:sz w:val="24"/>
          <w:szCs w:val="24"/>
        </w:rPr>
        <w:t>a</w:t>
      </w:r>
      <w:r w:rsidR="00727DDA">
        <w:rPr>
          <w:rFonts w:ascii="Times New Roman" w:eastAsia="Times New Roman" w:hAnsi="Times New Roman"/>
          <w:sz w:val="24"/>
          <w:szCs w:val="24"/>
        </w:rPr>
        <w:t xml:space="preserve"> kain</w:t>
      </w:r>
      <w:r w:rsidR="00BC3E7A">
        <w:rPr>
          <w:rFonts w:ascii="Times New Roman" w:eastAsia="Times New Roman" w:hAnsi="Times New Roman"/>
          <w:sz w:val="24"/>
          <w:szCs w:val="24"/>
        </w:rPr>
        <w:t>a</w:t>
      </w:r>
      <w:r w:rsidR="00727DDA">
        <w:rPr>
          <w:rFonts w:ascii="Times New Roman" w:eastAsia="Times New Roman" w:hAnsi="Times New Roman"/>
          <w:sz w:val="24"/>
          <w:szCs w:val="24"/>
        </w:rPr>
        <w:t xml:space="preserve"> </w:t>
      </w:r>
      <w:r w:rsidR="00F83B33">
        <w:rPr>
          <w:rFonts w:ascii="Times New Roman" w:eastAsia="Times New Roman" w:hAnsi="Times New Roman"/>
          <w:sz w:val="24"/>
          <w:szCs w:val="24"/>
        </w:rPr>
        <w:t xml:space="preserve">už </w:t>
      </w:r>
      <w:r w:rsidR="00BC3E7A">
        <w:rPr>
          <w:rFonts w:ascii="Times New Roman" w:eastAsia="Times New Roman" w:hAnsi="Times New Roman"/>
          <w:sz w:val="24"/>
          <w:szCs w:val="24"/>
        </w:rPr>
        <w:t xml:space="preserve">dienos </w:t>
      </w:r>
      <w:r w:rsidR="00171FFB">
        <w:rPr>
          <w:rFonts w:ascii="Times New Roman" w:eastAsia="Times New Roman" w:hAnsi="Times New Roman"/>
          <w:sz w:val="24"/>
          <w:szCs w:val="24"/>
        </w:rPr>
        <w:t>socialinės globos</w:t>
      </w:r>
      <w:r w:rsidR="001D5CBD">
        <w:rPr>
          <w:rFonts w:ascii="Times New Roman" w:eastAsia="Times New Roman" w:hAnsi="Times New Roman"/>
          <w:sz w:val="24"/>
          <w:szCs w:val="24"/>
        </w:rPr>
        <w:t xml:space="preserve"> asmens namuose</w:t>
      </w:r>
      <w:r w:rsidR="00171FFB">
        <w:rPr>
          <w:rFonts w:ascii="Times New Roman" w:eastAsia="Times New Roman" w:hAnsi="Times New Roman"/>
          <w:sz w:val="24"/>
          <w:szCs w:val="24"/>
        </w:rPr>
        <w:t xml:space="preserve"> </w:t>
      </w:r>
      <w:r w:rsidR="00F83B33">
        <w:rPr>
          <w:rFonts w:ascii="Times New Roman" w:eastAsia="Times New Roman" w:hAnsi="Times New Roman"/>
          <w:sz w:val="24"/>
          <w:szCs w:val="24"/>
        </w:rPr>
        <w:t>paslaugų teikimą Anykščių rajono savivaldybės gyventojams, kuri</w:t>
      </w:r>
      <w:r w:rsidR="00727DDA">
        <w:rPr>
          <w:rFonts w:ascii="Times New Roman" w:eastAsia="Times New Roman" w:hAnsi="Times New Roman"/>
          <w:sz w:val="24"/>
          <w:szCs w:val="24"/>
        </w:rPr>
        <w:t xml:space="preserve"> neviršija nustatytų </w:t>
      </w:r>
      <w:r w:rsidR="00AF3826">
        <w:rPr>
          <w:rFonts w:ascii="Times New Roman" w:eastAsia="Times New Roman" w:hAnsi="Times New Roman"/>
          <w:sz w:val="24"/>
          <w:szCs w:val="24"/>
        </w:rPr>
        <w:t>maksimalių</w:t>
      </w:r>
      <w:r w:rsidR="00727DDA">
        <w:rPr>
          <w:rFonts w:ascii="Times New Roman" w:eastAsia="Times New Roman" w:hAnsi="Times New Roman"/>
          <w:sz w:val="24"/>
          <w:szCs w:val="24"/>
        </w:rPr>
        <w:t xml:space="preserve"> finansavimo dydžių lyginant su Socialinių paslaugų priežiūros departamento prie Socialinės apsaugos ir darbo ministerijos skelbiama informacija apie per 12 paskutinių mėnesių (iki 202</w:t>
      </w:r>
      <w:r w:rsidR="002020D3">
        <w:rPr>
          <w:rFonts w:ascii="Times New Roman" w:eastAsia="Times New Roman" w:hAnsi="Times New Roman"/>
          <w:sz w:val="24"/>
          <w:szCs w:val="24"/>
        </w:rPr>
        <w:t>2</w:t>
      </w:r>
      <w:r w:rsidR="00727DDA">
        <w:rPr>
          <w:rFonts w:ascii="Times New Roman" w:eastAsia="Times New Roman" w:hAnsi="Times New Roman"/>
          <w:sz w:val="24"/>
          <w:szCs w:val="24"/>
        </w:rPr>
        <w:t xml:space="preserve"> m. kovo 1 d.) savivaldybėse pirktų ar finansuotų socialinės </w:t>
      </w:r>
      <w:r w:rsidR="00BC3E7A">
        <w:rPr>
          <w:rFonts w:ascii="Times New Roman" w:eastAsia="Times New Roman" w:hAnsi="Times New Roman"/>
          <w:sz w:val="24"/>
          <w:szCs w:val="24"/>
        </w:rPr>
        <w:t>globos</w:t>
      </w:r>
      <w:r w:rsidR="00727DDA">
        <w:rPr>
          <w:rFonts w:ascii="Times New Roman" w:eastAsia="Times New Roman" w:hAnsi="Times New Roman"/>
          <w:sz w:val="24"/>
          <w:szCs w:val="24"/>
        </w:rPr>
        <w:t xml:space="preserve"> paslaugų vidutinių kainų.</w:t>
      </w:r>
    </w:p>
    <w:p w14:paraId="342EAA03" w14:textId="77777777" w:rsidR="00F83B33" w:rsidRDefault="00F83B33" w:rsidP="002020D3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>Siūlomos teisinio reguliavimo nuostatos ir laukiami rezultatai</w:t>
      </w:r>
    </w:p>
    <w:p w14:paraId="7D3D11EC" w14:textId="77777777" w:rsidR="00F83B33" w:rsidRDefault="00F83B33" w:rsidP="00727DDA">
      <w:pPr>
        <w:tabs>
          <w:tab w:val="left" w:pos="993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Lietuvos Respublikos vietos savivaldos įstatymas, Socialinių paslaugų finansavimo ir lėšų apskaičiavimo metodika, patvirtinta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Lietuvos Respublikos Vyriausybės 2006 m. spalio 10 d. nutarimu Nr. 978 „Dėl socialinių paslaugų finansavimo ir lėšų apskaičiavimo metodikos patvirtinimo“.</w:t>
      </w:r>
      <w:r w:rsidR="00727DDA" w:rsidRPr="00727DD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727DDA">
        <w:rPr>
          <w:rFonts w:ascii="Times New Roman" w:eastAsia="Times New Roman" w:hAnsi="Times New Roman"/>
          <w:color w:val="000000"/>
          <w:sz w:val="24"/>
          <w:szCs w:val="24"/>
        </w:rPr>
        <w:t>Laukiami rezultatai – nustatyt</w:t>
      </w:r>
      <w:r w:rsidR="007C276C">
        <w:rPr>
          <w:rFonts w:ascii="Times New Roman" w:eastAsia="Times New Roman" w:hAnsi="Times New Roman"/>
          <w:color w:val="000000"/>
          <w:sz w:val="24"/>
          <w:szCs w:val="24"/>
        </w:rPr>
        <w:t>a</w:t>
      </w:r>
      <w:r w:rsidR="00727DDA">
        <w:rPr>
          <w:rFonts w:ascii="Times New Roman" w:eastAsia="Times New Roman" w:hAnsi="Times New Roman"/>
          <w:color w:val="000000"/>
          <w:sz w:val="24"/>
          <w:szCs w:val="24"/>
        </w:rPr>
        <w:t xml:space="preserve"> nauj</w:t>
      </w:r>
      <w:r w:rsidR="007C276C">
        <w:rPr>
          <w:rFonts w:ascii="Times New Roman" w:eastAsia="Times New Roman" w:hAnsi="Times New Roman"/>
          <w:color w:val="000000"/>
          <w:sz w:val="24"/>
          <w:szCs w:val="24"/>
        </w:rPr>
        <w:t>a</w:t>
      </w:r>
      <w:r w:rsidR="00727DDA">
        <w:rPr>
          <w:rFonts w:ascii="Times New Roman" w:eastAsia="Times New Roman" w:hAnsi="Times New Roman"/>
          <w:color w:val="000000"/>
          <w:sz w:val="24"/>
          <w:szCs w:val="24"/>
        </w:rPr>
        <w:t xml:space="preserve"> kain</w:t>
      </w:r>
      <w:r w:rsidR="007C276C">
        <w:rPr>
          <w:rFonts w:ascii="Times New Roman" w:eastAsia="Times New Roman" w:hAnsi="Times New Roman"/>
          <w:color w:val="000000"/>
          <w:sz w:val="24"/>
          <w:szCs w:val="24"/>
        </w:rPr>
        <w:t>a</w:t>
      </w:r>
      <w:r w:rsidR="00727DDA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="002020D3">
        <w:rPr>
          <w:rFonts w:ascii="Times New Roman" w:eastAsia="Times New Roman" w:hAnsi="Times New Roman"/>
          <w:color w:val="000000"/>
          <w:sz w:val="24"/>
          <w:szCs w:val="24"/>
        </w:rPr>
        <w:t>užtikrinta</w:t>
      </w:r>
      <w:r w:rsidR="00727DDA">
        <w:rPr>
          <w:rFonts w:ascii="Times New Roman" w:eastAsia="Times New Roman" w:hAnsi="Times New Roman"/>
          <w:color w:val="000000"/>
          <w:sz w:val="24"/>
          <w:szCs w:val="24"/>
        </w:rPr>
        <w:t xml:space="preserve"> teikiamų paslaugų kokybė, atsižvelgiant </w:t>
      </w:r>
      <w:r w:rsidR="000C3D08">
        <w:rPr>
          <w:rFonts w:ascii="Times New Roman" w:eastAsia="Times New Roman" w:hAnsi="Times New Roman"/>
          <w:color w:val="000000"/>
          <w:sz w:val="24"/>
          <w:szCs w:val="24"/>
        </w:rPr>
        <w:t xml:space="preserve">į </w:t>
      </w:r>
      <w:r w:rsidR="00727DDA">
        <w:rPr>
          <w:rFonts w:ascii="Times New Roman" w:eastAsia="Times New Roman" w:hAnsi="Times New Roman"/>
          <w:color w:val="000000"/>
          <w:sz w:val="24"/>
          <w:szCs w:val="24"/>
        </w:rPr>
        <w:t>asmens poreikius.</w:t>
      </w:r>
    </w:p>
    <w:p w14:paraId="2AE58CF6" w14:textId="77777777" w:rsidR="00F83B33" w:rsidRDefault="00F83B33" w:rsidP="00F83B33">
      <w:pPr>
        <w:tabs>
          <w:tab w:val="left" w:pos="993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3. Lėšų poreikis ir šaltiniai </w:t>
      </w:r>
    </w:p>
    <w:p w14:paraId="435D8784" w14:textId="77777777" w:rsidR="00F83B33" w:rsidRDefault="00B05A0B" w:rsidP="00F83B33">
      <w:pPr>
        <w:tabs>
          <w:tab w:val="right" w:pos="9638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0"/>
        </w:rPr>
      </w:pPr>
      <w:r>
        <w:rPr>
          <w:rFonts w:ascii="Times New Roman" w:hAnsi="Times New Roman"/>
          <w:sz w:val="24"/>
          <w:szCs w:val="24"/>
        </w:rPr>
        <w:t>Finansavimo šaltinis</w:t>
      </w:r>
      <w:r w:rsidR="00E57124">
        <w:rPr>
          <w:rFonts w:ascii="Times New Roman" w:hAnsi="Times New Roman"/>
          <w:sz w:val="24"/>
          <w:szCs w:val="24"/>
        </w:rPr>
        <w:t xml:space="preserve"> </w:t>
      </w:r>
      <w:r w:rsidR="00D259C3">
        <w:rPr>
          <w:rFonts w:ascii="Times New Roman" w:hAnsi="Times New Roman"/>
          <w:sz w:val="24"/>
          <w:szCs w:val="24"/>
        </w:rPr>
        <w:t>–</w:t>
      </w:r>
      <w:r w:rsidR="00E5712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Va</w:t>
      </w:r>
      <w:r w:rsidR="00EA6613">
        <w:rPr>
          <w:rFonts w:ascii="Times New Roman" w:hAnsi="Times New Roman"/>
          <w:sz w:val="24"/>
          <w:szCs w:val="24"/>
        </w:rPr>
        <w:t xml:space="preserve">lstybės </w:t>
      </w:r>
      <w:r w:rsidR="000E072C">
        <w:rPr>
          <w:rFonts w:ascii="Times New Roman" w:hAnsi="Times New Roman"/>
          <w:sz w:val="24"/>
          <w:szCs w:val="24"/>
        </w:rPr>
        <w:t xml:space="preserve">specialiosios </w:t>
      </w:r>
      <w:r w:rsidR="00F04642">
        <w:rPr>
          <w:rFonts w:ascii="Times New Roman" w:hAnsi="Times New Roman"/>
          <w:sz w:val="24"/>
          <w:szCs w:val="24"/>
        </w:rPr>
        <w:t>tikslinės dotacijos</w:t>
      </w:r>
      <w:r w:rsidR="00EA6613">
        <w:rPr>
          <w:rFonts w:ascii="Times New Roman" w:hAnsi="Times New Roman"/>
          <w:sz w:val="24"/>
          <w:szCs w:val="24"/>
        </w:rPr>
        <w:t xml:space="preserve"> lėšos</w:t>
      </w:r>
      <w:r w:rsidR="00F04642">
        <w:rPr>
          <w:rFonts w:ascii="Times New Roman" w:hAnsi="Times New Roman"/>
          <w:sz w:val="24"/>
          <w:szCs w:val="24"/>
        </w:rPr>
        <w:t xml:space="preserve"> ir asmens mokėjimas už suteiktas </w:t>
      </w:r>
      <w:r w:rsidR="000E072C">
        <w:rPr>
          <w:rFonts w:ascii="Times New Roman" w:hAnsi="Times New Roman"/>
          <w:sz w:val="24"/>
          <w:szCs w:val="24"/>
        </w:rPr>
        <w:t xml:space="preserve">socialinės globos asmens namuose </w:t>
      </w:r>
      <w:r w:rsidR="00F04642">
        <w:rPr>
          <w:rFonts w:ascii="Times New Roman" w:hAnsi="Times New Roman"/>
          <w:sz w:val="24"/>
          <w:szCs w:val="24"/>
        </w:rPr>
        <w:t>paslaugas.</w:t>
      </w:r>
      <w:r w:rsidR="00443F36">
        <w:rPr>
          <w:rFonts w:ascii="Times New Roman" w:hAnsi="Times New Roman"/>
          <w:sz w:val="24"/>
          <w:szCs w:val="24"/>
        </w:rPr>
        <w:t xml:space="preserve"> </w:t>
      </w:r>
      <w:r w:rsidR="0004740C" w:rsidRPr="009B3D79">
        <w:rPr>
          <w:rFonts w:ascii="Times New Roman" w:hAnsi="Times New Roman"/>
          <w:sz w:val="24"/>
          <w:szCs w:val="24"/>
        </w:rPr>
        <w:t xml:space="preserve">Valstybės biudžeto lėšų </w:t>
      </w:r>
      <w:r w:rsidR="009B3D79" w:rsidRPr="009B3D79">
        <w:rPr>
          <w:rFonts w:ascii="Times New Roman" w:hAnsi="Times New Roman"/>
          <w:sz w:val="24"/>
          <w:szCs w:val="24"/>
        </w:rPr>
        <w:t xml:space="preserve">2022 metams dienos socialinės globos </w:t>
      </w:r>
      <w:r w:rsidR="000E072C">
        <w:rPr>
          <w:rFonts w:ascii="Times New Roman" w:hAnsi="Times New Roman"/>
          <w:sz w:val="24"/>
          <w:szCs w:val="24"/>
        </w:rPr>
        <w:t xml:space="preserve">asmens namuose </w:t>
      </w:r>
      <w:r w:rsidR="009B3D79" w:rsidRPr="009B3D79">
        <w:rPr>
          <w:rFonts w:ascii="Times New Roman" w:hAnsi="Times New Roman"/>
          <w:sz w:val="24"/>
          <w:szCs w:val="24"/>
        </w:rPr>
        <w:t xml:space="preserve">paslaugų teikimui </w:t>
      </w:r>
      <w:r w:rsidR="001C3CD6">
        <w:rPr>
          <w:rFonts w:ascii="Times New Roman" w:hAnsi="Times New Roman"/>
          <w:sz w:val="24"/>
          <w:szCs w:val="24"/>
        </w:rPr>
        <w:t xml:space="preserve">paskirta </w:t>
      </w:r>
      <w:r w:rsidR="009B3D79" w:rsidRPr="009B3D79">
        <w:rPr>
          <w:rFonts w:ascii="Times New Roman" w:hAnsi="Times New Roman"/>
          <w:sz w:val="24"/>
          <w:szCs w:val="24"/>
        </w:rPr>
        <w:t>143 000 Eur.</w:t>
      </w:r>
      <w:r w:rsidR="00443F36">
        <w:rPr>
          <w:rFonts w:ascii="Times New Roman" w:hAnsi="Times New Roman"/>
          <w:sz w:val="24"/>
          <w:szCs w:val="24"/>
        </w:rPr>
        <w:t xml:space="preserve"> Pritarus naujai kainai </w:t>
      </w:r>
      <w:r w:rsidR="00AF2B19">
        <w:rPr>
          <w:rFonts w:ascii="Times New Roman" w:hAnsi="Times New Roman"/>
          <w:sz w:val="24"/>
          <w:szCs w:val="24"/>
        </w:rPr>
        <w:t xml:space="preserve">reiktų </w:t>
      </w:r>
      <w:r w:rsidR="00443F36">
        <w:rPr>
          <w:rFonts w:ascii="Times New Roman" w:hAnsi="Times New Roman"/>
          <w:sz w:val="24"/>
          <w:szCs w:val="24"/>
        </w:rPr>
        <w:t>papildomų lėšų iš Valstybės biudžeto</w:t>
      </w:r>
      <w:r w:rsidR="00AF2B19">
        <w:rPr>
          <w:rFonts w:ascii="Times New Roman" w:hAnsi="Times New Roman"/>
          <w:sz w:val="24"/>
          <w:szCs w:val="24"/>
        </w:rPr>
        <w:t xml:space="preserve"> specialiųjų tikslinių dotacijų </w:t>
      </w:r>
      <w:r w:rsidR="007C276C">
        <w:rPr>
          <w:rFonts w:ascii="Times New Roman" w:hAnsi="Times New Roman"/>
          <w:sz w:val="24"/>
          <w:szCs w:val="24"/>
        </w:rPr>
        <w:t>49 30</w:t>
      </w:r>
      <w:r w:rsidR="00654A3E">
        <w:rPr>
          <w:rFonts w:ascii="Times New Roman" w:hAnsi="Times New Roman"/>
          <w:sz w:val="24"/>
          <w:szCs w:val="24"/>
        </w:rPr>
        <w:t>9</w:t>
      </w:r>
      <w:r w:rsidR="007C276C">
        <w:rPr>
          <w:rFonts w:ascii="Times New Roman" w:hAnsi="Times New Roman"/>
          <w:sz w:val="24"/>
          <w:szCs w:val="24"/>
        </w:rPr>
        <w:t xml:space="preserve"> Eur.</w:t>
      </w:r>
    </w:p>
    <w:p w14:paraId="7624BE19" w14:textId="77777777" w:rsidR="00F83B33" w:rsidRDefault="00F83B33" w:rsidP="00F83B33">
      <w:pPr>
        <w:tabs>
          <w:tab w:val="right" w:pos="9638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0"/>
        </w:rPr>
      </w:pPr>
      <w:r>
        <w:rPr>
          <w:rFonts w:ascii="Times New Roman" w:eastAsia="Times New Roman" w:hAnsi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</w:t>
      </w:r>
    </w:p>
    <w:p w14:paraId="7A9DBB8A" w14:textId="77777777" w:rsidR="00E11647" w:rsidRPr="00E11647" w:rsidRDefault="00E11647" w:rsidP="00E25A79">
      <w:pPr>
        <w:tabs>
          <w:tab w:val="left" w:pos="0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  <w:r w:rsidRPr="00E11647">
        <w:rPr>
          <w:rFonts w:ascii="Times New Roman" w:eastAsia="Times New Roman" w:hAnsi="Times New Roman"/>
          <w:sz w:val="24"/>
          <w:szCs w:val="24"/>
          <w:lang w:val="pt-BR" w:eastAsia="en-US"/>
        </w:rPr>
        <w:t>Asmenims</w:t>
      </w:r>
      <w:r w:rsidR="00F10E80">
        <w:rPr>
          <w:rFonts w:ascii="Times New Roman" w:eastAsia="Times New Roman" w:hAnsi="Times New Roman"/>
          <w:sz w:val="24"/>
          <w:szCs w:val="24"/>
          <w:lang w:val="pt-BR" w:eastAsia="en-US"/>
        </w:rPr>
        <w:t>,</w:t>
      </w:r>
      <w:r w:rsidRPr="00E11647">
        <w:rPr>
          <w:rFonts w:ascii="Times New Roman" w:eastAsia="Times New Roman" w:hAnsi="Times New Roman"/>
          <w:sz w:val="24"/>
          <w:szCs w:val="24"/>
          <w:lang w:val="pt-BR" w:eastAsia="en-US"/>
        </w:rPr>
        <w:t xml:space="preserve"> </w:t>
      </w:r>
      <w:r w:rsidR="00B17A1F">
        <w:rPr>
          <w:rFonts w:ascii="Times New Roman" w:eastAsia="Times New Roman" w:hAnsi="Times New Roman"/>
          <w:sz w:val="24"/>
          <w:szCs w:val="24"/>
          <w:lang w:val="pt-BR" w:eastAsia="en-US"/>
        </w:rPr>
        <w:t>gaunantiems dienos socialinės globos asmens namuose paslaugas</w:t>
      </w:r>
      <w:r w:rsidR="00F10E80">
        <w:rPr>
          <w:rFonts w:ascii="Times New Roman" w:eastAsia="Times New Roman" w:hAnsi="Times New Roman"/>
          <w:sz w:val="24"/>
          <w:szCs w:val="24"/>
          <w:lang w:val="pt-BR" w:eastAsia="en-US"/>
        </w:rPr>
        <w:t>,</w:t>
      </w:r>
      <w:r w:rsidR="00B17A1F">
        <w:rPr>
          <w:rFonts w:ascii="Times New Roman" w:eastAsia="Times New Roman" w:hAnsi="Times New Roman"/>
          <w:sz w:val="24"/>
          <w:szCs w:val="24"/>
          <w:lang w:val="pt-BR" w:eastAsia="en-US"/>
        </w:rPr>
        <w:t xml:space="preserve"> </w:t>
      </w:r>
      <w:r w:rsidR="00E25A79" w:rsidRPr="00E25A79">
        <w:rPr>
          <w:rFonts w:ascii="Times New Roman" w:hAnsi="Times New Roman"/>
          <w:sz w:val="24"/>
          <w:szCs w:val="24"/>
          <w:lang w:val="pt-BR"/>
        </w:rPr>
        <w:t>kainos augimas (atsižvelgiant į individualius asmens pajamų pasikeitimus) gali turėti įtakos ir mokėjimui už teikiamas paslaugas</w:t>
      </w:r>
      <w:r w:rsidRPr="00E25A79">
        <w:rPr>
          <w:rFonts w:ascii="Times New Roman" w:eastAsia="Times New Roman" w:hAnsi="Times New Roman"/>
          <w:sz w:val="24"/>
          <w:szCs w:val="24"/>
          <w:lang w:val="pt-BR" w:eastAsia="en-US"/>
        </w:rPr>
        <w:t>.</w:t>
      </w:r>
      <w:r w:rsidRPr="00E11647">
        <w:rPr>
          <w:rFonts w:ascii="Times New Roman" w:eastAsia="Times New Roman" w:hAnsi="Times New Roman"/>
          <w:sz w:val="24"/>
          <w:szCs w:val="24"/>
          <w:lang w:val="pt-BR" w:eastAsia="en-US"/>
        </w:rPr>
        <w:t xml:space="preserve"> </w:t>
      </w:r>
      <w:r w:rsidR="00E25A79">
        <w:rPr>
          <w:rFonts w:ascii="Times New Roman" w:eastAsia="Times New Roman" w:hAnsi="Times New Roman"/>
          <w:sz w:val="24"/>
          <w:szCs w:val="24"/>
          <w:lang w:val="pt-BR" w:eastAsia="en-US"/>
        </w:rPr>
        <w:t>Taip pat kainos augimas įtakos turės ir tiems paslaugų gavėjams, kurie už teikiamas</w:t>
      </w:r>
      <w:r w:rsidR="00955BCD">
        <w:rPr>
          <w:rFonts w:ascii="Times New Roman" w:eastAsia="Times New Roman" w:hAnsi="Times New Roman"/>
          <w:sz w:val="24"/>
          <w:szCs w:val="24"/>
          <w:lang w:val="pt-BR" w:eastAsia="en-US"/>
        </w:rPr>
        <w:t xml:space="preserve"> dienos socialinės globos</w:t>
      </w:r>
      <w:r w:rsidR="00E25A79">
        <w:rPr>
          <w:rFonts w:ascii="Times New Roman" w:eastAsia="Times New Roman" w:hAnsi="Times New Roman"/>
          <w:sz w:val="24"/>
          <w:szCs w:val="24"/>
          <w:lang w:val="pt-BR" w:eastAsia="en-US"/>
        </w:rPr>
        <w:t xml:space="preserve"> paslaugas visą kainą moka savo lėšomis.</w:t>
      </w:r>
    </w:p>
    <w:p w14:paraId="1030A415" w14:textId="77777777" w:rsidR="00F83B33" w:rsidRDefault="00F83B33" w:rsidP="00F83B33">
      <w:pPr>
        <w:tabs>
          <w:tab w:val="left" w:pos="851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</w:t>
      </w:r>
    </w:p>
    <w:p w14:paraId="3513725A" w14:textId="77777777" w:rsidR="00223A34" w:rsidRPr="00F6187C" w:rsidRDefault="00E9657B" w:rsidP="00223A34">
      <w:pPr>
        <w:tabs>
          <w:tab w:val="left" w:pos="851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</w:p>
    <w:p w14:paraId="4616AD6D" w14:textId="77777777" w:rsidR="00F83B33" w:rsidRDefault="00F83B33" w:rsidP="00F83B33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>6. Sprendimo įgyvendinimo terminai – kas, ką ir kada turėtų atlikti</w:t>
      </w:r>
    </w:p>
    <w:p w14:paraId="6F081A6B" w14:textId="77777777" w:rsidR="00F83B33" w:rsidRDefault="00E9657B" w:rsidP="00337B3D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Sprendimo įgyvendinimą atlieka </w:t>
      </w:r>
      <w:r w:rsidR="00F83B33">
        <w:rPr>
          <w:rFonts w:ascii="Times New Roman" w:hAnsi="Times New Roman"/>
          <w:sz w:val="24"/>
          <w:szCs w:val="24"/>
        </w:rPr>
        <w:t>Anykščių raj</w:t>
      </w:r>
      <w:r>
        <w:rPr>
          <w:rFonts w:ascii="Times New Roman" w:hAnsi="Times New Roman"/>
          <w:sz w:val="24"/>
          <w:szCs w:val="24"/>
        </w:rPr>
        <w:t>ono savivaldybės administracija ir Centras,</w:t>
      </w:r>
      <w:r w:rsidR="00F83B33">
        <w:rPr>
          <w:rFonts w:ascii="Times New Roman" w:hAnsi="Times New Roman"/>
          <w:sz w:val="24"/>
          <w:szCs w:val="24"/>
        </w:rPr>
        <w:t xml:space="preserve"> vykdymo laikas neterminuotas. </w:t>
      </w:r>
      <w:r w:rsidR="00443F36">
        <w:rPr>
          <w:rFonts w:ascii="Times New Roman" w:hAnsi="Times New Roman"/>
          <w:sz w:val="24"/>
          <w:szCs w:val="24"/>
        </w:rPr>
        <w:t>P</w:t>
      </w:r>
      <w:r w:rsidR="00443F36" w:rsidRPr="00337B3D">
        <w:rPr>
          <w:rFonts w:ascii="Times New Roman" w:hAnsi="Times New Roman"/>
          <w:sz w:val="24"/>
          <w:szCs w:val="24"/>
        </w:rPr>
        <w:t xml:space="preserve">atvirtinus naujas kainas, </w:t>
      </w:r>
      <w:r w:rsidR="00337B3D" w:rsidRPr="00337B3D">
        <w:rPr>
          <w:rFonts w:ascii="Times New Roman" w:hAnsi="Times New Roman"/>
          <w:sz w:val="24"/>
          <w:szCs w:val="24"/>
        </w:rPr>
        <w:t xml:space="preserve">2022 m. </w:t>
      </w:r>
      <w:r w:rsidR="00443F36">
        <w:rPr>
          <w:rFonts w:ascii="Times New Roman" w:hAnsi="Times New Roman"/>
          <w:sz w:val="24"/>
          <w:szCs w:val="24"/>
        </w:rPr>
        <w:t>liepos</w:t>
      </w:r>
      <w:r w:rsidR="00337B3D" w:rsidRPr="00337B3D">
        <w:rPr>
          <w:rFonts w:ascii="Times New Roman" w:hAnsi="Times New Roman"/>
          <w:sz w:val="24"/>
          <w:szCs w:val="24"/>
        </w:rPr>
        <w:t xml:space="preserve"> mėnesį </w:t>
      </w:r>
      <w:r w:rsidR="006404E7">
        <w:rPr>
          <w:rFonts w:ascii="Times New Roman" w:hAnsi="Times New Roman"/>
          <w:sz w:val="24"/>
          <w:szCs w:val="24"/>
        </w:rPr>
        <w:t xml:space="preserve">Anykščių rajono savivaldybės administracijos Socialinės paramos skyrius </w:t>
      </w:r>
      <w:r w:rsidR="00D04CCE">
        <w:rPr>
          <w:rFonts w:ascii="Times New Roman" w:hAnsi="Times New Roman"/>
          <w:sz w:val="24"/>
          <w:szCs w:val="24"/>
        </w:rPr>
        <w:t>turės perskaičiuoti</w:t>
      </w:r>
      <w:r w:rsidR="00337B3D" w:rsidRPr="00337B3D">
        <w:rPr>
          <w:rFonts w:ascii="Times New Roman" w:hAnsi="Times New Roman"/>
          <w:sz w:val="24"/>
          <w:szCs w:val="24"/>
        </w:rPr>
        <w:t xml:space="preserve"> visų </w:t>
      </w:r>
      <w:r w:rsidR="00AE0AEF">
        <w:rPr>
          <w:rFonts w:ascii="Times New Roman" w:hAnsi="Times New Roman"/>
          <w:sz w:val="24"/>
          <w:szCs w:val="24"/>
        </w:rPr>
        <w:t>asmenų</w:t>
      </w:r>
      <w:r w:rsidR="00F10E80">
        <w:rPr>
          <w:rFonts w:ascii="Times New Roman" w:hAnsi="Times New Roman"/>
          <w:sz w:val="24"/>
          <w:szCs w:val="24"/>
        </w:rPr>
        <w:t>,</w:t>
      </w:r>
      <w:r w:rsidR="00AE0AEF">
        <w:rPr>
          <w:rFonts w:ascii="Times New Roman" w:hAnsi="Times New Roman"/>
          <w:sz w:val="24"/>
          <w:szCs w:val="24"/>
        </w:rPr>
        <w:t xml:space="preserve"> gaunančių dienos socialinės</w:t>
      </w:r>
      <w:r w:rsidR="00DA4EDD">
        <w:rPr>
          <w:rFonts w:ascii="Times New Roman" w:hAnsi="Times New Roman"/>
          <w:sz w:val="24"/>
          <w:szCs w:val="24"/>
        </w:rPr>
        <w:t xml:space="preserve"> globos asmens namuose</w:t>
      </w:r>
      <w:r w:rsidR="00F10E80">
        <w:rPr>
          <w:rFonts w:ascii="Times New Roman" w:hAnsi="Times New Roman"/>
          <w:sz w:val="24"/>
          <w:szCs w:val="24"/>
        </w:rPr>
        <w:t xml:space="preserve"> paslaugas,</w:t>
      </w:r>
      <w:r w:rsidR="00337B3D" w:rsidRPr="00337B3D">
        <w:rPr>
          <w:rFonts w:ascii="Times New Roman" w:hAnsi="Times New Roman"/>
          <w:sz w:val="24"/>
          <w:szCs w:val="24"/>
        </w:rPr>
        <w:t xml:space="preserve"> mokėjimo už socialinę globą dyd</w:t>
      </w:r>
      <w:r w:rsidR="00D04CCE">
        <w:rPr>
          <w:rFonts w:ascii="Times New Roman" w:hAnsi="Times New Roman"/>
          <w:sz w:val="24"/>
          <w:szCs w:val="24"/>
        </w:rPr>
        <w:t>į</w:t>
      </w:r>
      <w:r w:rsidR="00337B3D" w:rsidRPr="00337B3D">
        <w:rPr>
          <w:rFonts w:ascii="Times New Roman" w:hAnsi="Times New Roman"/>
          <w:sz w:val="24"/>
          <w:szCs w:val="24"/>
        </w:rPr>
        <w:t>.</w:t>
      </w:r>
    </w:p>
    <w:p w14:paraId="24EA6353" w14:textId="77777777" w:rsidR="00F83B33" w:rsidRDefault="00F83B33" w:rsidP="00F83B33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7. Sprendimo projekto rengimo metu gauti specialistų vertinimai ir išvados</w:t>
      </w:r>
    </w:p>
    <w:p w14:paraId="4EF122B8" w14:textId="77777777" w:rsidR="00F83B33" w:rsidRDefault="00F83B33" w:rsidP="00F83B33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Nėra.</w:t>
      </w:r>
    </w:p>
    <w:p w14:paraId="13CDD632" w14:textId="77777777" w:rsidR="00F83B33" w:rsidRDefault="00F83B33" w:rsidP="00F83B33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8. Kiti reikalingi pagrindimai, skaičiavimai ir paaiškinimai</w:t>
      </w:r>
    </w:p>
    <w:p w14:paraId="5A9EFE79" w14:textId="77777777" w:rsidR="00242DF9" w:rsidRDefault="00443F36" w:rsidP="00242DF9">
      <w:pPr>
        <w:tabs>
          <w:tab w:val="left" w:pos="284"/>
          <w:tab w:val="left" w:pos="851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D</w:t>
      </w:r>
      <w:r w:rsidR="009F79CE">
        <w:rPr>
          <w:rFonts w:ascii="Times New Roman" w:eastAsia="Times New Roman" w:hAnsi="Times New Roman"/>
          <w:sz w:val="24"/>
          <w:szCs w:val="24"/>
          <w:lang w:eastAsia="en-US"/>
        </w:rPr>
        <w:t xml:space="preserve">ienos </w:t>
      </w:r>
      <w:r w:rsidR="005763FE">
        <w:rPr>
          <w:rFonts w:ascii="Times New Roman" w:eastAsia="Times New Roman" w:hAnsi="Times New Roman"/>
          <w:sz w:val="24"/>
          <w:szCs w:val="24"/>
          <w:lang w:eastAsia="en-US"/>
        </w:rPr>
        <w:t>socialinės</w:t>
      </w:r>
      <w:r w:rsidR="00223A34">
        <w:rPr>
          <w:rFonts w:ascii="Times New Roman" w:eastAsia="Times New Roman" w:hAnsi="Times New Roman"/>
          <w:sz w:val="24"/>
          <w:szCs w:val="24"/>
          <w:lang w:eastAsia="en-US"/>
        </w:rPr>
        <w:t xml:space="preserve"> globos </w:t>
      </w:r>
      <w:r w:rsidR="00CF345C">
        <w:rPr>
          <w:rFonts w:ascii="Times New Roman" w:eastAsia="Times New Roman" w:hAnsi="Times New Roman"/>
          <w:sz w:val="24"/>
          <w:szCs w:val="24"/>
          <w:lang w:eastAsia="en-US"/>
        </w:rPr>
        <w:t xml:space="preserve">asmens namuose </w:t>
      </w:r>
      <w:r w:rsidR="00223A34">
        <w:rPr>
          <w:rFonts w:ascii="Times New Roman" w:eastAsia="Times New Roman" w:hAnsi="Times New Roman"/>
          <w:sz w:val="24"/>
          <w:szCs w:val="24"/>
          <w:lang w:eastAsia="en-US"/>
        </w:rPr>
        <w:t>paslaugų kainos apskaičiuotos</w:t>
      </w:r>
      <w:r w:rsidR="00F83B33">
        <w:rPr>
          <w:rFonts w:ascii="Times New Roman" w:eastAsia="Times New Roman" w:hAnsi="Times New Roman"/>
          <w:sz w:val="24"/>
          <w:szCs w:val="24"/>
          <w:lang w:eastAsia="en-US"/>
        </w:rPr>
        <w:t xml:space="preserve"> vadovaujantis Socialinių paslaugų finansavimo ir lėšų apskaičiavimo metodika, patvirtinta Lietuvos Respublikos Vyriausybės 2006 m. spalio 10 d. nutarimu Nr. 978.</w:t>
      </w:r>
    </w:p>
    <w:p w14:paraId="20955EA5" w14:textId="77777777" w:rsidR="0001226B" w:rsidRDefault="007F63F6" w:rsidP="00242DF9">
      <w:pPr>
        <w:tabs>
          <w:tab w:val="left" w:pos="284"/>
          <w:tab w:val="left" w:pos="851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Gretim</w:t>
      </w:r>
      <w:r w:rsidR="00EE2741">
        <w:rPr>
          <w:rFonts w:ascii="Times New Roman" w:eastAsia="Times New Roman" w:hAnsi="Times New Roman"/>
          <w:sz w:val="24"/>
          <w:szCs w:val="24"/>
          <w:lang w:eastAsia="en-US"/>
        </w:rPr>
        <w:t>ose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savivaldyb</w:t>
      </w:r>
      <w:r w:rsidR="00EE2741">
        <w:rPr>
          <w:rFonts w:ascii="Times New Roman" w:eastAsia="Times New Roman" w:hAnsi="Times New Roman"/>
          <w:sz w:val="24"/>
          <w:szCs w:val="24"/>
          <w:lang w:eastAsia="en-US"/>
        </w:rPr>
        <w:t>ėse</w:t>
      </w:r>
      <w:r w:rsidR="0001226B">
        <w:rPr>
          <w:rFonts w:ascii="Times New Roman" w:eastAsia="Times New Roman" w:hAnsi="Times New Roman"/>
          <w:sz w:val="24"/>
          <w:szCs w:val="24"/>
          <w:lang w:eastAsia="en-US"/>
        </w:rPr>
        <w:t xml:space="preserve"> teikiamų dienos socialinės globos asmens namuose paslaugų kainos: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Panevėžy</w:t>
      </w:r>
      <w:r w:rsidR="00D632DC">
        <w:rPr>
          <w:rFonts w:ascii="Times New Roman" w:eastAsia="Times New Roman" w:hAnsi="Times New Roman"/>
          <w:sz w:val="24"/>
          <w:szCs w:val="24"/>
          <w:lang w:eastAsia="en-US"/>
        </w:rPr>
        <w:t>je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7,90 Eur</w:t>
      </w:r>
      <w:r w:rsidR="00BA063D">
        <w:rPr>
          <w:rFonts w:ascii="Times New Roman" w:eastAsia="Times New Roman" w:hAnsi="Times New Roman"/>
          <w:sz w:val="24"/>
          <w:szCs w:val="24"/>
          <w:lang w:eastAsia="en-US"/>
        </w:rPr>
        <w:t>/val.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, Ukmergėje 11,00 Eur</w:t>
      </w:r>
      <w:r w:rsidR="00C04E1F">
        <w:rPr>
          <w:rFonts w:ascii="Times New Roman" w:eastAsia="Times New Roman" w:hAnsi="Times New Roman"/>
          <w:sz w:val="24"/>
          <w:szCs w:val="24"/>
          <w:lang w:eastAsia="en-US"/>
        </w:rPr>
        <w:t>/val.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, </w:t>
      </w:r>
      <w:r w:rsidR="0001226B">
        <w:rPr>
          <w:rFonts w:ascii="Times New Roman" w:eastAsia="Times New Roman" w:hAnsi="Times New Roman"/>
          <w:sz w:val="24"/>
          <w:szCs w:val="24"/>
          <w:lang w:eastAsia="en-US"/>
        </w:rPr>
        <w:t>Zarasuose 9,30 Eur</w:t>
      </w:r>
      <w:r w:rsidR="00C04E1F">
        <w:rPr>
          <w:rFonts w:ascii="Times New Roman" w:eastAsia="Times New Roman" w:hAnsi="Times New Roman"/>
          <w:sz w:val="24"/>
          <w:szCs w:val="24"/>
          <w:lang w:eastAsia="en-US"/>
        </w:rPr>
        <w:t>/val.</w:t>
      </w:r>
      <w:r w:rsidR="0001226B">
        <w:rPr>
          <w:rFonts w:ascii="Times New Roman" w:eastAsia="Times New Roman" w:hAnsi="Times New Roman"/>
          <w:sz w:val="24"/>
          <w:szCs w:val="24"/>
          <w:lang w:eastAsia="en-US"/>
        </w:rPr>
        <w:t>, Molėtuose 7,50 Eur</w:t>
      </w:r>
      <w:r w:rsidR="00C04E1F">
        <w:rPr>
          <w:rFonts w:ascii="Times New Roman" w:eastAsia="Times New Roman" w:hAnsi="Times New Roman"/>
          <w:sz w:val="24"/>
          <w:szCs w:val="24"/>
          <w:lang w:eastAsia="en-US"/>
        </w:rPr>
        <w:t>/val.</w:t>
      </w:r>
      <w:r w:rsidR="0001226B">
        <w:rPr>
          <w:rFonts w:ascii="Times New Roman" w:eastAsia="Times New Roman" w:hAnsi="Times New Roman"/>
          <w:sz w:val="24"/>
          <w:szCs w:val="24"/>
          <w:lang w:eastAsia="en-US"/>
        </w:rPr>
        <w:t>, Utenoje 8,45 Eur</w:t>
      </w:r>
      <w:r w:rsidR="00C04E1F">
        <w:rPr>
          <w:rFonts w:ascii="Times New Roman" w:eastAsia="Times New Roman" w:hAnsi="Times New Roman"/>
          <w:sz w:val="24"/>
          <w:szCs w:val="24"/>
          <w:lang w:eastAsia="en-US"/>
        </w:rPr>
        <w:t>/val</w:t>
      </w:r>
      <w:r w:rsidR="00EA197E">
        <w:rPr>
          <w:rFonts w:ascii="Times New Roman" w:eastAsia="Times New Roman" w:hAnsi="Times New Roman"/>
          <w:sz w:val="24"/>
          <w:szCs w:val="24"/>
          <w:lang w:eastAsia="en-US"/>
        </w:rPr>
        <w:t>.</w:t>
      </w:r>
    </w:p>
    <w:p w14:paraId="1D5CAEFE" w14:textId="77777777" w:rsidR="00242DF9" w:rsidRDefault="00F83B33" w:rsidP="00242DF9">
      <w:pPr>
        <w:tabs>
          <w:tab w:val="left" w:pos="284"/>
          <w:tab w:val="left" w:pos="851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Perkamų (parduodamų) ar finansuojamų </w:t>
      </w:r>
      <w:r w:rsidR="00223A34">
        <w:rPr>
          <w:rFonts w:ascii="Times New Roman" w:hAnsi="Times New Roman"/>
          <w:sz w:val="24"/>
          <w:szCs w:val="24"/>
        </w:rPr>
        <w:t xml:space="preserve">socialinės globos </w:t>
      </w:r>
      <w:r w:rsidR="00CF345C">
        <w:rPr>
          <w:rFonts w:ascii="Times New Roman" w:hAnsi="Times New Roman"/>
          <w:sz w:val="24"/>
          <w:szCs w:val="24"/>
        </w:rPr>
        <w:t xml:space="preserve">asmens namuose </w:t>
      </w:r>
      <w:r>
        <w:rPr>
          <w:rFonts w:ascii="Times New Roman" w:hAnsi="Times New Roman"/>
          <w:sz w:val="24"/>
          <w:szCs w:val="24"/>
        </w:rPr>
        <w:t xml:space="preserve">paslaugų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kainą sudaro bendroji socialinės </w:t>
      </w:r>
      <w:r w:rsidR="00443F36">
        <w:rPr>
          <w:rFonts w:ascii="Times New Roman" w:eastAsia="Times New Roman" w:hAnsi="Times New Roman"/>
          <w:sz w:val="24"/>
          <w:szCs w:val="24"/>
          <w:lang w:eastAsia="en-US"/>
        </w:rPr>
        <w:t xml:space="preserve">globos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lėšų dalis (BLD) ir kintamoji socialinės </w:t>
      </w:r>
      <w:r w:rsidR="00443F36">
        <w:rPr>
          <w:rFonts w:ascii="Times New Roman" w:eastAsia="Times New Roman" w:hAnsi="Times New Roman"/>
          <w:sz w:val="24"/>
          <w:szCs w:val="24"/>
          <w:lang w:eastAsia="en-US"/>
        </w:rPr>
        <w:t>globos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lėšų dalis (KLD).</w:t>
      </w:r>
    </w:p>
    <w:p w14:paraId="07B211F4" w14:textId="77777777" w:rsidR="00707514" w:rsidRPr="00EA197E" w:rsidRDefault="00223A34" w:rsidP="00EA197E">
      <w:pPr>
        <w:tabs>
          <w:tab w:val="left" w:pos="284"/>
          <w:tab w:val="left" w:pos="851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P</w:t>
      </w:r>
      <w:r w:rsidR="00E9657B">
        <w:rPr>
          <w:rFonts w:ascii="Times New Roman" w:eastAsia="Times New Roman" w:hAnsi="Times New Roman"/>
          <w:sz w:val="24"/>
          <w:szCs w:val="24"/>
          <w:lang w:eastAsia="en-US"/>
        </w:rPr>
        <w:t>ateikiami detal</w:t>
      </w:r>
      <w:r w:rsidR="007A1D08">
        <w:rPr>
          <w:rFonts w:ascii="Times New Roman" w:eastAsia="Times New Roman" w:hAnsi="Times New Roman"/>
          <w:sz w:val="24"/>
          <w:szCs w:val="24"/>
          <w:lang w:eastAsia="en-US"/>
        </w:rPr>
        <w:t>u</w:t>
      </w:r>
      <w:r w:rsidR="00E9657B">
        <w:rPr>
          <w:rFonts w:ascii="Times New Roman" w:eastAsia="Times New Roman" w:hAnsi="Times New Roman"/>
          <w:sz w:val="24"/>
          <w:szCs w:val="24"/>
          <w:lang w:eastAsia="en-US"/>
        </w:rPr>
        <w:t>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D05883">
        <w:rPr>
          <w:rFonts w:ascii="Times New Roman" w:eastAsia="Times New Roman" w:hAnsi="Times New Roman"/>
          <w:sz w:val="24"/>
          <w:szCs w:val="24"/>
          <w:lang w:eastAsia="en-US"/>
        </w:rPr>
        <w:t>dienos socialinės globos asmens namuose kain</w:t>
      </w:r>
      <w:r w:rsidR="007A1D08">
        <w:rPr>
          <w:rFonts w:ascii="Times New Roman" w:eastAsia="Times New Roman" w:hAnsi="Times New Roman"/>
          <w:sz w:val="24"/>
          <w:szCs w:val="24"/>
          <w:lang w:eastAsia="en-US"/>
        </w:rPr>
        <w:t>os</w:t>
      </w:r>
      <w:r w:rsidR="00E9657B">
        <w:rPr>
          <w:rFonts w:ascii="Times New Roman" w:eastAsia="Times New Roman" w:hAnsi="Times New Roman"/>
          <w:sz w:val="24"/>
          <w:szCs w:val="24"/>
          <w:lang w:eastAsia="en-US"/>
        </w:rPr>
        <w:t xml:space="preserve"> apskaičiavima</w:t>
      </w:r>
      <w:r w:rsidR="007A1D08">
        <w:rPr>
          <w:rFonts w:ascii="Times New Roman" w:eastAsia="Times New Roman" w:hAnsi="Times New Roman"/>
          <w:sz w:val="24"/>
          <w:szCs w:val="24"/>
          <w:lang w:eastAsia="en-US"/>
        </w:rPr>
        <w:t>s</w:t>
      </w:r>
      <w:r w:rsidR="00F83B33">
        <w:rPr>
          <w:rFonts w:ascii="Times New Roman" w:eastAsia="Times New Roman" w:hAnsi="Times New Roman"/>
          <w:sz w:val="24"/>
          <w:szCs w:val="24"/>
          <w:lang w:eastAsia="en-US"/>
        </w:rPr>
        <w:t>.</w:t>
      </w:r>
      <w:bookmarkEnd w:id="4"/>
    </w:p>
    <w:tbl>
      <w:tblPr>
        <w:tblW w:w="9632" w:type="dxa"/>
        <w:tblInd w:w="108" w:type="dxa"/>
        <w:tblLook w:val="04A0" w:firstRow="1" w:lastRow="0" w:firstColumn="1" w:lastColumn="0" w:noHBand="0" w:noVBand="1"/>
      </w:tblPr>
      <w:tblGrid>
        <w:gridCol w:w="546"/>
        <w:gridCol w:w="3423"/>
        <w:gridCol w:w="1276"/>
        <w:gridCol w:w="4387"/>
      </w:tblGrid>
      <w:tr w:rsidR="00707514" w:rsidRPr="00707514" w14:paraId="790D30B5" w14:textId="77777777" w:rsidTr="00EB3FC6">
        <w:trPr>
          <w:trHeight w:val="30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782A6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BFF4E" w14:textId="77777777" w:rsidR="00EA197E" w:rsidRDefault="00EA197E" w:rsidP="0070751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  <w:p w14:paraId="0A4E4DD9" w14:textId="77777777" w:rsidR="00707514" w:rsidRPr="00707514" w:rsidRDefault="00707514" w:rsidP="0070751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ANYKŠČIŲ RAJONO SOCIALINIŲ PASLAUGŲ CENTRAS</w:t>
            </w:r>
          </w:p>
        </w:tc>
      </w:tr>
      <w:tr w:rsidR="00707514" w:rsidRPr="00707514" w14:paraId="3FB52843" w14:textId="77777777" w:rsidTr="00EB3FC6">
        <w:trPr>
          <w:trHeight w:val="58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27669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547EE" w14:textId="77777777" w:rsidR="00707514" w:rsidRPr="00707514" w:rsidRDefault="00707514" w:rsidP="0070751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DIENOS GLOBOS ASMENS NAMUOSE PASLAUGA</w:t>
            </w:r>
          </w:p>
        </w:tc>
      </w:tr>
      <w:tr w:rsidR="00707514" w:rsidRPr="00707514" w14:paraId="1246B023" w14:textId="77777777" w:rsidTr="00EB3FC6">
        <w:trPr>
          <w:trHeight w:val="30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67207" w14:textId="77777777" w:rsidR="00707514" w:rsidRPr="00707514" w:rsidRDefault="00707514" w:rsidP="00707514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133C2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B82AC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2022-06</w:t>
            </w:r>
            <w:r>
              <w:rPr>
                <w:rFonts w:ascii="Times New Roman" w:eastAsia="Times New Roman" w:hAnsi="Times New Roman"/>
                <w:color w:val="000000"/>
              </w:rPr>
              <w:t>-</w:t>
            </w:r>
            <w:r w:rsidRPr="00707514">
              <w:rPr>
                <w:rFonts w:ascii="Times New Roman" w:eastAsia="Times New Roman" w:hAnsi="Times New Roman"/>
                <w:color w:val="000000"/>
              </w:rPr>
              <w:t>09</w:t>
            </w: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10196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07514" w:rsidRPr="00707514" w14:paraId="496A5E31" w14:textId="77777777" w:rsidTr="00EB3FC6">
        <w:trPr>
          <w:trHeight w:val="30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DD9F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EB5C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31704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D230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07514" w:rsidRPr="00707514" w14:paraId="103825C1" w14:textId="77777777" w:rsidTr="00EB3FC6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6714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Eil.</w:t>
            </w:r>
          </w:p>
        </w:tc>
        <w:tc>
          <w:tcPr>
            <w:tcW w:w="34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259C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Išlaidų pavadinimas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A61D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Išlaidos</w:t>
            </w:r>
          </w:p>
        </w:tc>
        <w:tc>
          <w:tcPr>
            <w:tcW w:w="4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79B92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Išlaidų pagrindimas</w:t>
            </w:r>
          </w:p>
        </w:tc>
      </w:tr>
      <w:tr w:rsidR="00707514" w:rsidRPr="00707514" w14:paraId="15058F81" w14:textId="77777777" w:rsidTr="00EB3F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D1E4D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Nr.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4ADC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4C06C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metams, Eur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DBA8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707514" w:rsidRPr="00707514" w14:paraId="05DCB343" w14:textId="77777777" w:rsidTr="00EB3FC6">
        <w:trPr>
          <w:trHeight w:val="420"/>
        </w:trPr>
        <w:tc>
          <w:tcPr>
            <w:tcW w:w="9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5F08AE" w14:textId="77777777" w:rsidR="00707514" w:rsidRPr="00707514" w:rsidRDefault="00707514" w:rsidP="0070751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BLD (bendroji lėšų dalis)</w:t>
            </w:r>
          </w:p>
        </w:tc>
      </w:tr>
      <w:tr w:rsidR="00707514" w:rsidRPr="00707514" w14:paraId="637DB304" w14:textId="77777777" w:rsidTr="00EB3FC6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5BFB8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8E064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Darbo užmokestis 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418E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0CDA2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707514" w:rsidRPr="00707514" w14:paraId="3A74679D" w14:textId="77777777" w:rsidTr="00EB3FC6">
        <w:trPr>
          <w:trHeight w:val="148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98155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1.</w:t>
            </w:r>
            <w:r w:rsidR="007A1D08">
              <w:rPr>
                <w:rFonts w:ascii="Times New Roman" w:eastAsia="Times New Roman" w:hAnsi="Times New Roman"/>
                <w:color w:val="000000"/>
              </w:rPr>
              <w:t>1</w:t>
            </w:r>
            <w:r w:rsidRPr="00707514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394C2" w14:textId="77777777" w:rsidR="00707514" w:rsidRPr="00707514" w:rsidRDefault="00707514" w:rsidP="00EA197E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 xml:space="preserve">Administracijos DU (direktorė, direktorės pavaduotoja socialiniams reikalams, vyr. buhalterė, buhalterė, raštvedybos ir personalo reikalų specialistė, ūkio reikalų tvarkytojas, valytoja)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ED27C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7388,99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DAA20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Bendra suma  103445,88 Eur / 14 paslaugų = 7388,99 Eur.                                                Finansuojama iš savivaldybės biudžeto.</w:t>
            </w:r>
          </w:p>
        </w:tc>
      </w:tr>
      <w:tr w:rsidR="00707514" w:rsidRPr="00707514" w14:paraId="11C9A7FD" w14:textId="77777777" w:rsidTr="00EB3FC6">
        <w:trPr>
          <w:trHeight w:val="9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D1A5" w14:textId="77777777" w:rsidR="00707514" w:rsidRPr="00707514" w:rsidRDefault="00707514" w:rsidP="004B4A1D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1.</w:t>
            </w:r>
            <w:r w:rsidR="007A1D08">
              <w:rPr>
                <w:rFonts w:ascii="Times New Roman" w:eastAsia="Times New Roman" w:hAnsi="Times New Roman"/>
                <w:color w:val="000000"/>
              </w:rPr>
              <w:t>2</w:t>
            </w:r>
            <w:r w:rsidRPr="00707514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7818" w14:textId="77777777" w:rsidR="00707514" w:rsidRPr="00707514" w:rsidRDefault="00707514" w:rsidP="00EA197E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Kintamoji dalis prie darbo užmokesčio (5-20 proc.)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5D954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770,96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F5697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Administr</w:t>
            </w:r>
            <w:r w:rsidR="001E09EE">
              <w:rPr>
                <w:rFonts w:ascii="Times New Roman" w:eastAsia="Times New Roman" w:hAnsi="Times New Roman"/>
                <w:color w:val="000000"/>
              </w:rPr>
              <w:t>acijos</w:t>
            </w:r>
            <w:r w:rsidRPr="00707514">
              <w:rPr>
                <w:rFonts w:ascii="Times New Roman" w:eastAsia="Times New Roman" w:hAnsi="Times New Roman"/>
                <w:color w:val="000000"/>
              </w:rPr>
              <w:t xml:space="preserve"> bendra suma 10793,40 / 14 paslaugų = 770,96 Eur.                                                                                    Finansuojama iš savivaldybės biudžeto.</w:t>
            </w:r>
          </w:p>
        </w:tc>
      </w:tr>
      <w:tr w:rsidR="00707514" w:rsidRPr="00707514" w14:paraId="24D128C6" w14:textId="77777777" w:rsidTr="00EB3F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E532E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2</w:t>
            </w:r>
            <w:r w:rsidR="00482A7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9BD03" w14:textId="77777777" w:rsidR="00707514" w:rsidRPr="00707514" w:rsidRDefault="00707514" w:rsidP="00EA197E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Valstybinio socialinio draudimo įmokos (1</w:t>
            </w:r>
            <w:r w:rsidR="00EB3FC6">
              <w:rPr>
                <w:rFonts w:ascii="Times New Roman" w:eastAsia="Times New Roman" w:hAnsi="Times New Roman"/>
                <w:color w:val="000000"/>
              </w:rPr>
              <w:t>,</w:t>
            </w:r>
            <w:r w:rsidRPr="00707514">
              <w:rPr>
                <w:rFonts w:ascii="Times New Roman" w:eastAsia="Times New Roman" w:hAnsi="Times New Roman"/>
                <w:color w:val="000000"/>
              </w:rPr>
              <w:t>45</w:t>
            </w:r>
            <w:r w:rsidR="00F10E80">
              <w:rPr>
                <w:rFonts w:ascii="Times New Roman" w:eastAsia="Times New Roman" w:hAnsi="Times New Roman"/>
                <w:color w:val="000000"/>
              </w:rPr>
              <w:t xml:space="preserve"> proc.</w:t>
            </w:r>
            <w:r w:rsidRPr="00707514">
              <w:rPr>
                <w:rFonts w:ascii="Times New Roman" w:eastAsia="Times New Roman" w:hAnsi="Times New Roman"/>
                <w:color w:val="000000"/>
              </w:rPr>
              <w:t xml:space="preserve">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509DC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118,32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2932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Įmokų suma metams</w:t>
            </w:r>
          </w:p>
        </w:tc>
      </w:tr>
      <w:tr w:rsidR="00707514" w:rsidRPr="00707514" w14:paraId="77B759EE" w14:textId="77777777" w:rsidTr="00EB3F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603F5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3</w:t>
            </w:r>
            <w:r w:rsidR="00482A7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2812D" w14:textId="77777777" w:rsidR="00707514" w:rsidRPr="00707514" w:rsidRDefault="00707514" w:rsidP="00EA197E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Kvalifikacijos kėlimas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29DDF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35,71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F5E0A" w14:textId="77777777" w:rsidR="00707514" w:rsidRPr="00707514" w:rsidRDefault="00707514" w:rsidP="00707514">
            <w:pPr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>Bendra suma 500,00 Eur / 14 paslaugų  = 35,71 Eur</w:t>
            </w:r>
          </w:p>
        </w:tc>
      </w:tr>
      <w:tr w:rsidR="00707514" w:rsidRPr="00707514" w14:paraId="2443341A" w14:textId="77777777" w:rsidTr="00EB3FC6">
        <w:trPr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F76C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4</w:t>
            </w:r>
            <w:r w:rsidR="00482A7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DBCBA" w14:textId="77777777" w:rsidR="00707514" w:rsidRPr="00707514" w:rsidRDefault="00707514" w:rsidP="00EA197E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Kanceliarinės prekės ir informacinių tech.</w:t>
            </w:r>
            <w:r w:rsidR="00F10E80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707514">
              <w:rPr>
                <w:rFonts w:ascii="Times New Roman" w:eastAsia="Times New Roman" w:hAnsi="Times New Roman"/>
                <w:color w:val="000000"/>
              </w:rPr>
              <w:t>prekės ir paslaugos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BE2B3F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>165,00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DFD82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 xml:space="preserve">Toneriai spausdintuvui, kopijavimo popierius, segtuvai, sąsiuviniai, rašikliai, pieštukiniai </w:t>
            </w:r>
            <w:r w:rsidR="00056A49" w:rsidRPr="00707514">
              <w:rPr>
                <w:rFonts w:ascii="Times New Roman" w:eastAsia="Times New Roman" w:hAnsi="Times New Roman"/>
                <w:color w:val="000000"/>
              </w:rPr>
              <w:t xml:space="preserve">klijai </w:t>
            </w:r>
            <w:r w:rsidRPr="00707514">
              <w:rPr>
                <w:rFonts w:ascii="Times New Roman" w:eastAsia="Times New Roman" w:hAnsi="Times New Roman"/>
                <w:color w:val="000000"/>
              </w:rPr>
              <w:t xml:space="preserve">ir infor. </w:t>
            </w:r>
            <w:r w:rsidR="00F10E80">
              <w:rPr>
                <w:rFonts w:ascii="Times New Roman" w:eastAsia="Times New Roman" w:hAnsi="Times New Roman"/>
                <w:color w:val="000000"/>
              </w:rPr>
              <w:t>t</w:t>
            </w:r>
            <w:r w:rsidRPr="00707514">
              <w:rPr>
                <w:rFonts w:ascii="Times New Roman" w:eastAsia="Times New Roman" w:hAnsi="Times New Roman"/>
                <w:color w:val="000000"/>
              </w:rPr>
              <w:t>echn. paslaugos, metams.</w:t>
            </w:r>
          </w:p>
        </w:tc>
      </w:tr>
      <w:tr w:rsidR="00707514" w:rsidRPr="00707514" w14:paraId="349E2430" w14:textId="77777777" w:rsidTr="00EB3FC6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950C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5</w:t>
            </w:r>
            <w:r w:rsidR="00482A7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CD1C3" w14:textId="77777777" w:rsidR="00707514" w:rsidRPr="00707514" w:rsidRDefault="00707514" w:rsidP="00EA197E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Elektra, komunalinės paslaugos, šildymas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580EF7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435,71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2ED80" w14:textId="77777777" w:rsidR="00707514" w:rsidRPr="00707514" w:rsidRDefault="00707514" w:rsidP="00707514">
            <w:pPr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>Bendra suma 6100 Eur / 14 paslaugų  =  435,71 Eur</w:t>
            </w:r>
          </w:p>
        </w:tc>
      </w:tr>
      <w:tr w:rsidR="00707514" w:rsidRPr="00707514" w14:paraId="338CA512" w14:textId="77777777" w:rsidTr="00EB3FC6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F135D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6</w:t>
            </w:r>
            <w:r w:rsidR="00482A7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AD07" w14:textId="77777777" w:rsidR="00707514" w:rsidRPr="00707514" w:rsidRDefault="00707514" w:rsidP="00EA197E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Profilaktiniai sveikatos patikrinimai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8C200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3,65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77FC0" w14:textId="77777777" w:rsidR="00707514" w:rsidRPr="00707514" w:rsidRDefault="00707514" w:rsidP="00707514">
            <w:pPr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 xml:space="preserve">Administracija 51,10 / 14 paslaugų = 3,65 Eur                                           </w:t>
            </w:r>
          </w:p>
        </w:tc>
      </w:tr>
      <w:tr w:rsidR="00707514" w:rsidRPr="00707514" w14:paraId="21D205AA" w14:textId="77777777" w:rsidTr="00EB3FC6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5F7C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7</w:t>
            </w:r>
            <w:r w:rsidR="00482A7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D783" w14:textId="77777777" w:rsidR="00707514" w:rsidRPr="00707514" w:rsidRDefault="00707514" w:rsidP="00EA197E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Kitos paslaugos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490A9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42,00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E7597" w14:textId="77777777" w:rsidR="00707514" w:rsidRPr="00707514" w:rsidRDefault="00707514" w:rsidP="00707514">
            <w:pPr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 xml:space="preserve"> Kitos paslaugos 586/14</w:t>
            </w:r>
          </w:p>
        </w:tc>
      </w:tr>
      <w:tr w:rsidR="00707514" w:rsidRPr="00707514" w14:paraId="43B85339" w14:textId="77777777" w:rsidTr="00EB3F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FFC24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89916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Iš viso BLD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5E10C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8960,34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74D2C" w14:textId="77777777" w:rsidR="00707514" w:rsidRPr="00707514" w:rsidRDefault="00707514" w:rsidP="00707514">
            <w:pPr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> </w:t>
            </w:r>
          </w:p>
        </w:tc>
      </w:tr>
      <w:tr w:rsidR="00707514" w:rsidRPr="00707514" w14:paraId="4A46E7FC" w14:textId="77777777" w:rsidTr="00EB3FC6">
        <w:trPr>
          <w:trHeight w:val="450"/>
        </w:trPr>
        <w:tc>
          <w:tcPr>
            <w:tcW w:w="9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5D7B11" w14:textId="77777777" w:rsidR="00707514" w:rsidRPr="00707514" w:rsidRDefault="00707514" w:rsidP="0070751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KLD (kintamoji lėšų dalis)</w:t>
            </w:r>
          </w:p>
        </w:tc>
      </w:tr>
      <w:tr w:rsidR="00707514" w:rsidRPr="00707514" w14:paraId="293E5271" w14:textId="77777777" w:rsidTr="00EB3FC6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E79DA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568BB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Darbo užmokestis 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F7AD2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77633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707514" w:rsidRPr="00707514" w14:paraId="08390A5B" w14:textId="77777777" w:rsidTr="00EB3FC6">
        <w:trPr>
          <w:trHeight w:val="58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74FE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1.1</w:t>
            </w:r>
            <w:r w:rsidR="007A1D08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E1A19" w14:textId="77777777" w:rsidR="00707514" w:rsidRPr="00707514" w:rsidRDefault="00707514" w:rsidP="00EA197E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Socialinio darbuotojo padėjėjai, 16 etatų, koef.  BD (6,11-6,5)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2B84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>222739,20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E394D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18561,60 Eur/mėn. x 12 mėn.= 222739,20 Eur</w:t>
            </w:r>
          </w:p>
        </w:tc>
      </w:tr>
      <w:tr w:rsidR="00707514" w:rsidRPr="00707514" w14:paraId="00B83CA1" w14:textId="77777777" w:rsidTr="00EB3FC6">
        <w:trPr>
          <w:trHeight w:val="48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EE33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1.2.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4C349" w14:textId="77777777" w:rsidR="00707514" w:rsidRPr="00707514" w:rsidRDefault="00707514" w:rsidP="00EA197E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 xml:space="preserve">Socialinis darbuotojas, 1 etatas, keof. 7,54 </w:t>
            </w:r>
            <w:r w:rsidRPr="00707514">
              <w:rPr>
                <w:rFonts w:ascii="Times New Roman" w:eastAsia="Times New Roman" w:hAnsi="Times New Roman"/>
              </w:rPr>
              <w:t>BD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C087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>16376,88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AE24B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1364,74 Eur/mėn. x 12 mėn.= 16376,88 Eur</w:t>
            </w:r>
          </w:p>
        </w:tc>
      </w:tr>
      <w:tr w:rsidR="00707514" w:rsidRPr="00707514" w14:paraId="347B173C" w14:textId="77777777" w:rsidTr="00EB3FC6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A96C0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1.3.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6084F" w14:textId="77777777" w:rsidR="00707514" w:rsidRPr="00707514" w:rsidRDefault="00707514" w:rsidP="00EA197E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Socialinio darbo koordinatorė, 1 etatas, keof. 7,54 BD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ABB8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>16376,88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D96B3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1364,74 Eur/mėn. x 12 mėn.= 16376,88 Eur. Finansuojama iš valstybės biudžeto.</w:t>
            </w:r>
          </w:p>
        </w:tc>
      </w:tr>
      <w:tr w:rsidR="00707514" w:rsidRPr="00707514" w14:paraId="3D627CE1" w14:textId="77777777" w:rsidTr="00EB3FC6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73A33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1.4.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BBD2" w14:textId="77777777" w:rsidR="00707514" w:rsidRPr="00707514" w:rsidRDefault="00707514" w:rsidP="00EA197E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Kintamoji dalis prie darbo užmokesčio (5 proc.)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F26CE2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>12774,72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81535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1064,56 Eur/mėn. x 12 mėn.= 12774,72 Eur.                        Finansuojama iš valstybės biudžeto.</w:t>
            </w:r>
          </w:p>
        </w:tc>
      </w:tr>
      <w:tr w:rsidR="00707514" w:rsidRPr="00707514" w14:paraId="62A63244" w14:textId="77777777" w:rsidTr="00EB3FC6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D896D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1.5</w:t>
            </w:r>
            <w:r w:rsidR="00482A7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DCB3A" w14:textId="77777777" w:rsidR="00707514" w:rsidRPr="00707514" w:rsidRDefault="00707514" w:rsidP="00EA197E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Darbas švenčių dienomis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A457E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>30240,00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8A8F2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15 šv. d. x 8 asm. x 6 val.=720 val./m.                                    DU 1176,50/21 d.</w:t>
            </w:r>
            <w:r w:rsidR="007A1D08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707514">
              <w:rPr>
                <w:rFonts w:ascii="Times New Roman" w:eastAsia="Times New Roman" w:hAnsi="Times New Roman"/>
                <w:color w:val="000000"/>
              </w:rPr>
              <w:t>d./8 val. = 7 Eur x</w:t>
            </w:r>
            <w:r w:rsidR="007A1D08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707514">
              <w:rPr>
                <w:rFonts w:ascii="Times New Roman" w:eastAsia="Times New Roman" w:hAnsi="Times New Roman"/>
                <w:color w:val="000000"/>
              </w:rPr>
              <w:t>2 = 14 Eur/val. šv. d. 14 Eur x 720 val. x 3 soc. darb. = 30240 Eur</w:t>
            </w:r>
          </w:p>
        </w:tc>
      </w:tr>
      <w:tr w:rsidR="00707514" w:rsidRPr="00707514" w14:paraId="270BF8CC" w14:textId="77777777" w:rsidTr="00EB3F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33957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2</w:t>
            </w:r>
            <w:r w:rsidR="00482A7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B81E4" w14:textId="77777777" w:rsidR="00707514" w:rsidRPr="00707514" w:rsidRDefault="00707514" w:rsidP="00EA197E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Valstybinio socialinio draudimo įmokos (1,45</w:t>
            </w:r>
            <w:r w:rsidR="007A1D08">
              <w:rPr>
                <w:rFonts w:ascii="Times New Roman" w:eastAsia="Times New Roman" w:hAnsi="Times New Roman"/>
                <w:color w:val="000000"/>
              </w:rPr>
              <w:t xml:space="preserve"> proc.</w:t>
            </w:r>
            <w:r w:rsidRPr="00707514">
              <w:rPr>
                <w:rFonts w:ascii="Times New Roman" w:eastAsia="Times New Roman" w:hAnsi="Times New Roman"/>
                <w:color w:val="000000"/>
              </w:rPr>
              <w:t xml:space="preserve">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52E603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>4328,36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E74C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Įmokų suma metams</w:t>
            </w:r>
          </w:p>
        </w:tc>
      </w:tr>
      <w:tr w:rsidR="00707514" w:rsidRPr="00707514" w14:paraId="446DA2F9" w14:textId="77777777" w:rsidTr="00EB3F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67B4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3</w:t>
            </w:r>
            <w:r w:rsidR="00482A7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23B4" w14:textId="77777777" w:rsidR="00707514" w:rsidRPr="00707514" w:rsidRDefault="00707514" w:rsidP="00EA197E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Kvalifikacijos kėlimas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59CE4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>618,12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08AE6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17 etatai x 36,36 Eur = 618,12 Eur</w:t>
            </w:r>
          </w:p>
        </w:tc>
      </w:tr>
      <w:tr w:rsidR="00707514" w:rsidRPr="00707514" w14:paraId="4E0079B5" w14:textId="77777777" w:rsidTr="00EB3FC6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0964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4</w:t>
            </w:r>
            <w:r w:rsidR="00482A7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207C" w14:textId="77777777" w:rsidR="00707514" w:rsidRPr="00707514" w:rsidRDefault="00707514" w:rsidP="00EA197E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Ryšių paslaugos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291D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>100,00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BFEF3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Stacionarus telefoninis ir internetinis ryšys</w:t>
            </w:r>
          </w:p>
        </w:tc>
      </w:tr>
      <w:tr w:rsidR="00707514" w:rsidRPr="00707514" w14:paraId="0BA51691" w14:textId="77777777" w:rsidTr="00EB3FC6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EEE6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5</w:t>
            </w:r>
            <w:r w:rsidR="00482A7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E8E60" w14:textId="77777777" w:rsidR="00707514" w:rsidRPr="00707514" w:rsidRDefault="00707514" w:rsidP="00EA197E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Profilaktiniai sveikatos patikrinimai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C1C9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>299,60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EFC61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28 darbuotojai x 10.70 Eur = 299,60 Eur</w:t>
            </w:r>
          </w:p>
        </w:tc>
      </w:tr>
      <w:tr w:rsidR="00707514" w:rsidRPr="00707514" w14:paraId="6FFD64F3" w14:textId="77777777" w:rsidTr="00EB3FC6">
        <w:trPr>
          <w:trHeight w:val="6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F7FEE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6</w:t>
            </w:r>
            <w:r w:rsidR="00482A7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BC3B4" w14:textId="77777777" w:rsidR="00707514" w:rsidRPr="00707514" w:rsidRDefault="00707514" w:rsidP="00EA197E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Transporto išlaikymas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75A2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>250,00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085E4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Socialinio darbuotojo vykimas pas klientus poreikio pervertinimui, sutarties sudarymui, paslaugų teikimo kontrolės tikslais.</w:t>
            </w:r>
          </w:p>
        </w:tc>
      </w:tr>
      <w:tr w:rsidR="00707514" w:rsidRPr="00707514" w14:paraId="7678108A" w14:textId="77777777" w:rsidTr="00EB3FC6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6B87C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7</w:t>
            </w:r>
            <w:r w:rsidR="00482A7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050C6" w14:textId="77777777" w:rsidR="00707514" w:rsidRPr="00707514" w:rsidRDefault="00707514" w:rsidP="00EA197E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Kanceliarinės prekės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7B311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>500,00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D65D2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 xml:space="preserve">Toneriai spausdintuvui, kopijavimo popierius, segtuvai, sąsiuviniai, pieštukiniai </w:t>
            </w:r>
            <w:r w:rsidR="00056A49" w:rsidRPr="00707514">
              <w:rPr>
                <w:rFonts w:ascii="Times New Roman" w:eastAsia="Times New Roman" w:hAnsi="Times New Roman"/>
                <w:color w:val="000000"/>
              </w:rPr>
              <w:t xml:space="preserve">klijai </w:t>
            </w:r>
            <w:r w:rsidRPr="00707514">
              <w:rPr>
                <w:rFonts w:ascii="Times New Roman" w:eastAsia="Times New Roman" w:hAnsi="Times New Roman"/>
                <w:color w:val="000000"/>
              </w:rPr>
              <w:t>ir kt.</w:t>
            </w:r>
            <w:r w:rsidR="00171890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707514">
              <w:rPr>
                <w:rFonts w:ascii="Times New Roman" w:eastAsia="Times New Roman" w:hAnsi="Times New Roman"/>
                <w:color w:val="000000"/>
              </w:rPr>
              <w:t>( Vienam darbuotojui tenka- 500 Eur : 28 darbuot. =17,86 Eur metams)</w:t>
            </w:r>
          </w:p>
        </w:tc>
      </w:tr>
      <w:tr w:rsidR="00707514" w:rsidRPr="00707514" w14:paraId="3F4498E7" w14:textId="77777777" w:rsidTr="00EB3FC6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6382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8</w:t>
            </w:r>
            <w:r w:rsidR="00482A7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9694B" w14:textId="77777777" w:rsidR="00707514" w:rsidRPr="00707514" w:rsidRDefault="00707514" w:rsidP="00EA197E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Transporto išlaidų kompensavimas socialinio darbuotojo padėjėjams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077C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>4400,00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10474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350 Eur/mėn. x 12 mėn. = 4200 Eur</w:t>
            </w:r>
          </w:p>
        </w:tc>
      </w:tr>
      <w:tr w:rsidR="00707514" w:rsidRPr="00707514" w14:paraId="1DC0B532" w14:textId="77777777" w:rsidTr="00EB3FC6">
        <w:trPr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A9B0" w14:textId="77777777" w:rsidR="00707514" w:rsidRPr="00707514" w:rsidRDefault="00707514" w:rsidP="00EA197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9</w:t>
            </w:r>
            <w:r w:rsidR="00482A7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CA1A0" w14:textId="77777777" w:rsidR="00707514" w:rsidRPr="00707514" w:rsidRDefault="00707514" w:rsidP="00EA197E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Kitos dienos globos paslaugai teikti būtinos išlaidos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1450E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1300,00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2D9F6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Išlaidos darbo rūbams ir pirštinėms</w:t>
            </w:r>
            <w:r w:rsidR="007A1D08">
              <w:rPr>
                <w:rFonts w:ascii="Times New Roman" w:eastAsia="Times New Roman" w:hAnsi="Times New Roman"/>
                <w:color w:val="000000"/>
              </w:rPr>
              <w:t xml:space="preserve"> – </w:t>
            </w:r>
            <w:r w:rsidRPr="00707514">
              <w:rPr>
                <w:rFonts w:ascii="Times New Roman" w:eastAsia="Times New Roman" w:hAnsi="Times New Roman"/>
                <w:color w:val="000000"/>
              </w:rPr>
              <w:t>1300,00 Eur</w:t>
            </w:r>
          </w:p>
        </w:tc>
      </w:tr>
      <w:tr w:rsidR="00707514" w:rsidRPr="00707514" w14:paraId="505D52A2" w14:textId="77777777" w:rsidTr="00EB3FC6">
        <w:trPr>
          <w:trHeight w:val="4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F857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C56C" w14:textId="77777777" w:rsidR="00707514" w:rsidRPr="00707514" w:rsidRDefault="00707514" w:rsidP="0070751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Iš viso KLD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C49354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310303,76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4E837" w14:textId="77777777" w:rsidR="00707514" w:rsidRPr="00707514" w:rsidRDefault="00707514" w:rsidP="00707514">
            <w:pPr>
              <w:rPr>
                <w:rFonts w:ascii="Times New Roman" w:eastAsia="Times New Roman" w:hAnsi="Times New Roman"/>
              </w:rPr>
            </w:pPr>
            <w:r w:rsidRPr="00707514">
              <w:rPr>
                <w:rFonts w:ascii="Times New Roman" w:eastAsia="Times New Roman" w:hAnsi="Times New Roman"/>
              </w:rPr>
              <w:t> </w:t>
            </w:r>
          </w:p>
        </w:tc>
      </w:tr>
      <w:tr w:rsidR="00707514" w:rsidRPr="00707514" w14:paraId="0299E2E4" w14:textId="77777777" w:rsidTr="00EB3FC6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7E3B9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80600" w14:textId="77777777" w:rsidR="00707514" w:rsidRPr="00707514" w:rsidRDefault="00707514" w:rsidP="0070751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Iš viso BLD + KLD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0703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319264,10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8F633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707514" w:rsidRPr="00707514" w14:paraId="42B7B952" w14:textId="77777777" w:rsidTr="00EB3FC6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E891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3F52B" w14:textId="77777777" w:rsidR="00707514" w:rsidRPr="00707514" w:rsidRDefault="00707514" w:rsidP="0070751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15214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6B2D6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16,5 etatų x 167,3 metinis vidutinis mėnesio valandų skaičius  = 2760,45 d.</w:t>
            </w:r>
            <w:r w:rsidR="007A1D08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707514">
              <w:rPr>
                <w:rFonts w:ascii="Times New Roman" w:eastAsia="Times New Roman" w:hAnsi="Times New Roman"/>
                <w:color w:val="000000"/>
              </w:rPr>
              <w:t>val.</w:t>
            </w:r>
            <w:r w:rsidR="007A1D08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707514">
              <w:rPr>
                <w:rFonts w:ascii="Times New Roman" w:eastAsia="Times New Roman" w:hAnsi="Times New Roman"/>
                <w:color w:val="000000"/>
              </w:rPr>
              <w:t>sk./mėn.</w:t>
            </w:r>
          </w:p>
        </w:tc>
      </w:tr>
      <w:tr w:rsidR="00707514" w:rsidRPr="00707514" w14:paraId="59FB8651" w14:textId="77777777" w:rsidTr="00EB3FC6">
        <w:trPr>
          <w:trHeight w:val="46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D691D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4DB5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0003A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5AB5A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 xml:space="preserve">319264,10 Eur : 12 mėn.= 26605,34  Eur/mėn. </w:t>
            </w:r>
          </w:p>
        </w:tc>
      </w:tr>
      <w:tr w:rsidR="00707514" w:rsidRPr="00707514" w14:paraId="5B10EBE1" w14:textId="77777777" w:rsidTr="00EB3FC6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CBD79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DA1F2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Paslaugos kaina  Eur/val.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BCB2" w14:textId="77777777" w:rsidR="00707514" w:rsidRPr="00707514" w:rsidRDefault="00707514" w:rsidP="00707514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07514">
              <w:rPr>
                <w:rFonts w:ascii="Times New Roman" w:eastAsia="Times New Roman" w:hAnsi="Times New Roman"/>
                <w:b/>
                <w:bCs/>
                <w:color w:val="000000"/>
              </w:rPr>
              <w:t>9,60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5D533" w14:textId="77777777" w:rsidR="00707514" w:rsidRPr="00707514" w:rsidRDefault="00707514" w:rsidP="00707514">
            <w:pPr>
              <w:rPr>
                <w:rFonts w:ascii="Times New Roman" w:eastAsia="Times New Roman" w:hAnsi="Times New Roman"/>
                <w:color w:val="000000"/>
              </w:rPr>
            </w:pPr>
            <w:r w:rsidRPr="00707514">
              <w:rPr>
                <w:rFonts w:ascii="Times New Roman" w:eastAsia="Times New Roman" w:hAnsi="Times New Roman"/>
                <w:color w:val="000000"/>
              </w:rPr>
              <w:t>26605,34 Eur/mėn. : 2760,45 d.</w:t>
            </w:r>
            <w:r w:rsidR="007A1D08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707514">
              <w:rPr>
                <w:rFonts w:ascii="Times New Roman" w:eastAsia="Times New Roman" w:hAnsi="Times New Roman"/>
                <w:color w:val="000000"/>
              </w:rPr>
              <w:t>val.</w:t>
            </w:r>
            <w:r w:rsidR="007A1D08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707514">
              <w:rPr>
                <w:rFonts w:ascii="Times New Roman" w:eastAsia="Times New Roman" w:hAnsi="Times New Roman"/>
                <w:color w:val="000000"/>
              </w:rPr>
              <w:t xml:space="preserve">sk./mėn. </w:t>
            </w:r>
            <w:r w:rsidRPr="00707514">
              <w:rPr>
                <w:rFonts w:eastAsia="Times New Roman" w:cs="Calibri"/>
                <w:color w:val="000000"/>
              </w:rPr>
              <w:t>=</w:t>
            </w:r>
            <w:r w:rsidRPr="00707514">
              <w:rPr>
                <w:rFonts w:ascii="Times New Roman" w:eastAsia="Times New Roman" w:hAnsi="Times New Roman"/>
                <w:color w:val="000000"/>
              </w:rPr>
              <w:t xml:space="preserve"> 9,60 Eur/val.</w:t>
            </w:r>
          </w:p>
        </w:tc>
      </w:tr>
    </w:tbl>
    <w:p w14:paraId="3335F539" w14:textId="77777777" w:rsidR="00707514" w:rsidRDefault="00707514" w:rsidP="00242DF9">
      <w:pPr>
        <w:tabs>
          <w:tab w:val="left" w:pos="851"/>
        </w:tabs>
        <w:spacing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380D676C" w14:textId="77777777" w:rsidR="00F83B33" w:rsidRDefault="00707514" w:rsidP="00242DF9">
      <w:pPr>
        <w:tabs>
          <w:tab w:val="left" w:pos="851"/>
        </w:tabs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r w:rsidR="00F83B33">
        <w:rPr>
          <w:rFonts w:ascii="Times New Roman" w:eastAsia="Times New Roman" w:hAnsi="Times New Roman"/>
          <w:b/>
          <w:sz w:val="24"/>
          <w:szCs w:val="24"/>
        </w:rPr>
        <w:t>9. Sprendimo projekto iniciatoriai ir rengėjai, pranešėjas</w:t>
      </w:r>
      <w:r w:rsidR="00F83B33">
        <w:rPr>
          <w:rFonts w:ascii="Times New Roman" w:eastAsia="Times New Roman" w:hAnsi="Times New Roman"/>
          <w:sz w:val="24"/>
          <w:szCs w:val="24"/>
        </w:rPr>
        <w:t xml:space="preserve">             </w:t>
      </w:r>
    </w:p>
    <w:p w14:paraId="75455A4C" w14:textId="77777777" w:rsidR="00F83B33" w:rsidRDefault="00F83B33" w:rsidP="00F83B33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Sprendimo projekto iniciatorius – </w:t>
      </w:r>
      <w:r w:rsidR="00AB2C73">
        <w:rPr>
          <w:rFonts w:ascii="Times New Roman" w:hAnsi="Times New Roman"/>
          <w:sz w:val="24"/>
          <w:szCs w:val="24"/>
        </w:rPr>
        <w:t>Anykščių rajono socialinių paslaugų centras</w:t>
      </w:r>
      <w:r>
        <w:rPr>
          <w:rFonts w:ascii="Times New Roman" w:hAnsi="Times New Roman"/>
          <w:sz w:val="24"/>
          <w:szCs w:val="24"/>
        </w:rPr>
        <w:t>.</w:t>
      </w:r>
    </w:p>
    <w:p w14:paraId="00A5FB11" w14:textId="77777777" w:rsidR="00443F36" w:rsidRDefault="00F83B33" w:rsidP="00252610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Rengėja</w:t>
      </w:r>
      <w:r w:rsidR="0059263D">
        <w:rPr>
          <w:rFonts w:ascii="Times New Roman" w:hAnsi="Times New Roman"/>
          <w:sz w:val="24"/>
          <w:szCs w:val="24"/>
        </w:rPr>
        <w:t xml:space="preserve"> – </w:t>
      </w:r>
      <w:r w:rsidR="00443F36">
        <w:rPr>
          <w:rFonts w:ascii="Times New Roman" w:hAnsi="Times New Roman"/>
          <w:sz w:val="24"/>
          <w:szCs w:val="24"/>
        </w:rPr>
        <w:t>Socialinės paramos skyriaus vyriausioji specialistė Vaida Laurukėnienė.</w:t>
      </w:r>
    </w:p>
    <w:p w14:paraId="7A9D6C8D" w14:textId="77777777" w:rsidR="00F83B33" w:rsidRPr="00252610" w:rsidRDefault="00443F36" w:rsidP="00252610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264F78">
        <w:rPr>
          <w:rFonts w:ascii="Times New Roman" w:hAnsi="Times New Roman"/>
          <w:sz w:val="24"/>
          <w:szCs w:val="24"/>
        </w:rPr>
        <w:t>ranešėja</w:t>
      </w:r>
      <w:r w:rsidR="00F83B33">
        <w:rPr>
          <w:rFonts w:ascii="Times New Roman" w:hAnsi="Times New Roman"/>
          <w:sz w:val="24"/>
          <w:szCs w:val="24"/>
        </w:rPr>
        <w:t xml:space="preserve"> – Socialinės paramos skyriaus vyriausioji specialistė </w:t>
      </w:r>
      <w:r w:rsidR="00955BCD">
        <w:rPr>
          <w:rFonts w:ascii="Times New Roman" w:hAnsi="Times New Roman"/>
          <w:sz w:val="24"/>
          <w:szCs w:val="24"/>
        </w:rPr>
        <w:t>Asta Fallin</w:t>
      </w:r>
      <w:r w:rsidR="00F83B33">
        <w:rPr>
          <w:rFonts w:ascii="Times New Roman" w:hAnsi="Times New Roman"/>
          <w:sz w:val="24"/>
          <w:szCs w:val="24"/>
        </w:rPr>
        <w:t>.</w:t>
      </w:r>
    </w:p>
    <w:sectPr w:rsidR="00F83B33" w:rsidRPr="00252610" w:rsidSect="002A164B">
      <w:head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176F5" w14:textId="77777777" w:rsidR="002C0062" w:rsidRDefault="002C0062" w:rsidP="004C18A9">
      <w:r>
        <w:separator/>
      </w:r>
    </w:p>
  </w:endnote>
  <w:endnote w:type="continuationSeparator" w:id="0">
    <w:p w14:paraId="0648E4CB" w14:textId="77777777" w:rsidR="002C0062" w:rsidRDefault="002C0062" w:rsidP="004C1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88D27" w14:textId="77777777" w:rsidR="002C0062" w:rsidRDefault="002C0062" w:rsidP="004C18A9">
      <w:r>
        <w:separator/>
      </w:r>
    </w:p>
  </w:footnote>
  <w:footnote w:type="continuationSeparator" w:id="0">
    <w:p w14:paraId="3864B00E" w14:textId="77777777" w:rsidR="002C0062" w:rsidRDefault="002C0062" w:rsidP="004C1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AB308" w14:textId="77777777" w:rsidR="00DA3399" w:rsidRPr="00DA3399" w:rsidRDefault="00DA3399" w:rsidP="00DA3399">
    <w:pPr>
      <w:pStyle w:val="Antrats"/>
      <w:jc w:val="right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44C83" w14:textId="77777777" w:rsidR="005178A3" w:rsidRPr="005178A3" w:rsidRDefault="005178A3" w:rsidP="005178A3">
    <w:pPr>
      <w:pStyle w:val="Antrats"/>
      <w:jc w:val="right"/>
      <w:rPr>
        <w:rFonts w:ascii="Times New Roman" w:hAnsi="Times New Roman"/>
        <w:sz w:val="24"/>
        <w:szCs w:val="24"/>
      </w:rPr>
    </w:pPr>
    <w:r w:rsidRPr="005178A3">
      <w:rPr>
        <w:rFonts w:ascii="Times New Roman" w:hAnsi="Times New Roman"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A5F8D"/>
    <w:multiLevelType w:val="hybridMultilevel"/>
    <w:tmpl w:val="C41CF672"/>
    <w:lvl w:ilvl="0" w:tplc="FFFFFFFF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BC64D07"/>
    <w:multiLevelType w:val="hybridMultilevel"/>
    <w:tmpl w:val="C41CF672"/>
    <w:lvl w:ilvl="0" w:tplc="E4064412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1365072"/>
    <w:multiLevelType w:val="hybridMultilevel"/>
    <w:tmpl w:val="5C54853C"/>
    <w:lvl w:ilvl="0" w:tplc="3190D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404FC7"/>
    <w:multiLevelType w:val="hybridMultilevel"/>
    <w:tmpl w:val="7C6804D6"/>
    <w:lvl w:ilvl="0" w:tplc="AA586156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4" w15:restartNumberingAfterBreak="0">
    <w:nsid w:val="3B3226C3"/>
    <w:multiLevelType w:val="hybridMultilevel"/>
    <w:tmpl w:val="5C54853C"/>
    <w:lvl w:ilvl="0" w:tplc="3190D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904B78"/>
    <w:multiLevelType w:val="hybridMultilevel"/>
    <w:tmpl w:val="F4CA93D2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48687EC7"/>
    <w:multiLevelType w:val="multilevel"/>
    <w:tmpl w:val="DEE247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7" w15:restartNumberingAfterBreak="0">
    <w:nsid w:val="63C9709C"/>
    <w:multiLevelType w:val="hybridMultilevel"/>
    <w:tmpl w:val="5C54853C"/>
    <w:lvl w:ilvl="0" w:tplc="3190D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C9E2F1B"/>
    <w:multiLevelType w:val="hybridMultilevel"/>
    <w:tmpl w:val="E95CFC9A"/>
    <w:lvl w:ilvl="0" w:tplc="D9ECB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04042977">
    <w:abstractNumId w:val="2"/>
  </w:num>
  <w:num w:numId="2" w16cid:durableId="556670577">
    <w:abstractNumId w:val="8"/>
  </w:num>
  <w:num w:numId="3" w16cid:durableId="238947789">
    <w:abstractNumId w:val="4"/>
  </w:num>
  <w:num w:numId="4" w16cid:durableId="459767264">
    <w:abstractNumId w:val="7"/>
  </w:num>
  <w:num w:numId="5" w16cid:durableId="1507287556">
    <w:abstractNumId w:val="3"/>
  </w:num>
  <w:num w:numId="6" w16cid:durableId="1833570152">
    <w:abstractNumId w:val="6"/>
  </w:num>
  <w:num w:numId="7" w16cid:durableId="979580880">
    <w:abstractNumId w:val="5"/>
  </w:num>
  <w:num w:numId="8" w16cid:durableId="1480802440">
    <w:abstractNumId w:val="1"/>
  </w:num>
  <w:num w:numId="9" w16cid:durableId="1471822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1296"/>
  <w:hyphenationZone w:val="396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188"/>
    <w:rsid w:val="00002124"/>
    <w:rsid w:val="00004A63"/>
    <w:rsid w:val="00006A8F"/>
    <w:rsid w:val="00011CE6"/>
    <w:rsid w:val="0001226B"/>
    <w:rsid w:val="00014440"/>
    <w:rsid w:val="00033B01"/>
    <w:rsid w:val="00041B25"/>
    <w:rsid w:val="0004740C"/>
    <w:rsid w:val="00056A49"/>
    <w:rsid w:val="00074759"/>
    <w:rsid w:val="00085030"/>
    <w:rsid w:val="0008695C"/>
    <w:rsid w:val="00091D25"/>
    <w:rsid w:val="000A0CFE"/>
    <w:rsid w:val="000A1EBE"/>
    <w:rsid w:val="000A267D"/>
    <w:rsid w:val="000A4DD2"/>
    <w:rsid w:val="000B0673"/>
    <w:rsid w:val="000B42E0"/>
    <w:rsid w:val="000B47DD"/>
    <w:rsid w:val="000B47EE"/>
    <w:rsid w:val="000C3D08"/>
    <w:rsid w:val="000C767E"/>
    <w:rsid w:val="000D4BC6"/>
    <w:rsid w:val="000E072C"/>
    <w:rsid w:val="000F1413"/>
    <w:rsid w:val="00101AD5"/>
    <w:rsid w:val="001028C4"/>
    <w:rsid w:val="00122817"/>
    <w:rsid w:val="00152BC4"/>
    <w:rsid w:val="001677C6"/>
    <w:rsid w:val="00171890"/>
    <w:rsid w:val="00171FFB"/>
    <w:rsid w:val="00190E40"/>
    <w:rsid w:val="001A03C4"/>
    <w:rsid w:val="001B123E"/>
    <w:rsid w:val="001C3CD6"/>
    <w:rsid w:val="001C5C60"/>
    <w:rsid w:val="001C6CC8"/>
    <w:rsid w:val="001D5CBD"/>
    <w:rsid w:val="001E09EE"/>
    <w:rsid w:val="001E3A2C"/>
    <w:rsid w:val="001E50D8"/>
    <w:rsid w:val="001F3E09"/>
    <w:rsid w:val="00201744"/>
    <w:rsid w:val="002020D3"/>
    <w:rsid w:val="00206323"/>
    <w:rsid w:val="0020689C"/>
    <w:rsid w:val="002112A4"/>
    <w:rsid w:val="00223A34"/>
    <w:rsid w:val="00242DF9"/>
    <w:rsid w:val="00244208"/>
    <w:rsid w:val="00250335"/>
    <w:rsid w:val="00250D92"/>
    <w:rsid w:val="00252610"/>
    <w:rsid w:val="002527E7"/>
    <w:rsid w:val="002538BE"/>
    <w:rsid w:val="002645CB"/>
    <w:rsid w:val="00264F78"/>
    <w:rsid w:val="00267424"/>
    <w:rsid w:val="0027086D"/>
    <w:rsid w:val="00274EE2"/>
    <w:rsid w:val="00282546"/>
    <w:rsid w:val="00283CFC"/>
    <w:rsid w:val="00287102"/>
    <w:rsid w:val="002925E6"/>
    <w:rsid w:val="00293BF7"/>
    <w:rsid w:val="00294349"/>
    <w:rsid w:val="002A164B"/>
    <w:rsid w:val="002A3542"/>
    <w:rsid w:val="002A6BE5"/>
    <w:rsid w:val="002B0D54"/>
    <w:rsid w:val="002B47A7"/>
    <w:rsid w:val="002B7083"/>
    <w:rsid w:val="002C0062"/>
    <w:rsid w:val="002D6577"/>
    <w:rsid w:val="002D72BE"/>
    <w:rsid w:val="002E391A"/>
    <w:rsid w:val="002F57E5"/>
    <w:rsid w:val="00327C66"/>
    <w:rsid w:val="00337B3D"/>
    <w:rsid w:val="00343D19"/>
    <w:rsid w:val="003550E9"/>
    <w:rsid w:val="00367B75"/>
    <w:rsid w:val="00371040"/>
    <w:rsid w:val="00373F62"/>
    <w:rsid w:val="00382503"/>
    <w:rsid w:val="00382F97"/>
    <w:rsid w:val="003869BA"/>
    <w:rsid w:val="00387AC0"/>
    <w:rsid w:val="003A6A82"/>
    <w:rsid w:val="003C147F"/>
    <w:rsid w:val="003C5B14"/>
    <w:rsid w:val="003D517F"/>
    <w:rsid w:val="003E78B6"/>
    <w:rsid w:val="003E7B83"/>
    <w:rsid w:val="004042A6"/>
    <w:rsid w:val="00421189"/>
    <w:rsid w:val="004275C9"/>
    <w:rsid w:val="00443F36"/>
    <w:rsid w:val="00457132"/>
    <w:rsid w:val="00465510"/>
    <w:rsid w:val="00476860"/>
    <w:rsid w:val="00482A7C"/>
    <w:rsid w:val="00483DE4"/>
    <w:rsid w:val="00485948"/>
    <w:rsid w:val="00486DE5"/>
    <w:rsid w:val="004A00D4"/>
    <w:rsid w:val="004A0E98"/>
    <w:rsid w:val="004A3F99"/>
    <w:rsid w:val="004A423E"/>
    <w:rsid w:val="004A7776"/>
    <w:rsid w:val="004B0906"/>
    <w:rsid w:val="004B2549"/>
    <w:rsid w:val="004B4A1D"/>
    <w:rsid w:val="004B5FA2"/>
    <w:rsid w:val="004B7948"/>
    <w:rsid w:val="004C18A9"/>
    <w:rsid w:val="004C411B"/>
    <w:rsid w:val="004C5DDA"/>
    <w:rsid w:val="004D43DD"/>
    <w:rsid w:val="00500919"/>
    <w:rsid w:val="005178A3"/>
    <w:rsid w:val="00544ADE"/>
    <w:rsid w:val="00553281"/>
    <w:rsid w:val="00555534"/>
    <w:rsid w:val="00556CEC"/>
    <w:rsid w:val="005623F1"/>
    <w:rsid w:val="00571E0F"/>
    <w:rsid w:val="005763FE"/>
    <w:rsid w:val="005877D4"/>
    <w:rsid w:val="0059263D"/>
    <w:rsid w:val="00592C64"/>
    <w:rsid w:val="005A6104"/>
    <w:rsid w:val="005A7569"/>
    <w:rsid w:val="005B79A6"/>
    <w:rsid w:val="005B7E3C"/>
    <w:rsid w:val="005C5907"/>
    <w:rsid w:val="005D4842"/>
    <w:rsid w:val="005D6593"/>
    <w:rsid w:val="005E3D43"/>
    <w:rsid w:val="005F1FE9"/>
    <w:rsid w:val="006041C4"/>
    <w:rsid w:val="00604928"/>
    <w:rsid w:val="00611E81"/>
    <w:rsid w:val="00612AAB"/>
    <w:rsid w:val="00620883"/>
    <w:rsid w:val="006404E7"/>
    <w:rsid w:val="00640E90"/>
    <w:rsid w:val="006514BB"/>
    <w:rsid w:val="00654A3E"/>
    <w:rsid w:val="00654E6D"/>
    <w:rsid w:val="00660B6D"/>
    <w:rsid w:val="0066248D"/>
    <w:rsid w:val="00663F69"/>
    <w:rsid w:val="006761B0"/>
    <w:rsid w:val="00682AF5"/>
    <w:rsid w:val="006961D6"/>
    <w:rsid w:val="00696ECC"/>
    <w:rsid w:val="006A1679"/>
    <w:rsid w:val="006A52F6"/>
    <w:rsid w:val="006B5933"/>
    <w:rsid w:val="006C30C3"/>
    <w:rsid w:val="006D0A5A"/>
    <w:rsid w:val="006F13D8"/>
    <w:rsid w:val="006F1BE5"/>
    <w:rsid w:val="006F37C7"/>
    <w:rsid w:val="007056A0"/>
    <w:rsid w:val="007061E4"/>
    <w:rsid w:val="00707514"/>
    <w:rsid w:val="00710EAA"/>
    <w:rsid w:val="00712FD1"/>
    <w:rsid w:val="00726D9F"/>
    <w:rsid w:val="00727DDA"/>
    <w:rsid w:val="00737EDF"/>
    <w:rsid w:val="0074415C"/>
    <w:rsid w:val="00752E28"/>
    <w:rsid w:val="00760BC6"/>
    <w:rsid w:val="00762191"/>
    <w:rsid w:val="00777C6D"/>
    <w:rsid w:val="0078501D"/>
    <w:rsid w:val="00793117"/>
    <w:rsid w:val="00794E32"/>
    <w:rsid w:val="007A1D08"/>
    <w:rsid w:val="007A1F7F"/>
    <w:rsid w:val="007B2285"/>
    <w:rsid w:val="007B47CE"/>
    <w:rsid w:val="007B59B9"/>
    <w:rsid w:val="007B7889"/>
    <w:rsid w:val="007C19FA"/>
    <w:rsid w:val="007C276C"/>
    <w:rsid w:val="007C7628"/>
    <w:rsid w:val="007D2EB7"/>
    <w:rsid w:val="007E02F6"/>
    <w:rsid w:val="007F3096"/>
    <w:rsid w:val="007F63F6"/>
    <w:rsid w:val="00800025"/>
    <w:rsid w:val="008025D6"/>
    <w:rsid w:val="008304E2"/>
    <w:rsid w:val="00841EEC"/>
    <w:rsid w:val="00843490"/>
    <w:rsid w:val="00844DFC"/>
    <w:rsid w:val="00846D44"/>
    <w:rsid w:val="00852ED8"/>
    <w:rsid w:val="00853FD2"/>
    <w:rsid w:val="00860265"/>
    <w:rsid w:val="008607D1"/>
    <w:rsid w:val="00860D02"/>
    <w:rsid w:val="008804DC"/>
    <w:rsid w:val="00882FD4"/>
    <w:rsid w:val="00893609"/>
    <w:rsid w:val="008950C2"/>
    <w:rsid w:val="008950EF"/>
    <w:rsid w:val="008A44F8"/>
    <w:rsid w:val="008B2EF9"/>
    <w:rsid w:val="008D46C7"/>
    <w:rsid w:val="008D569C"/>
    <w:rsid w:val="008D7676"/>
    <w:rsid w:val="008D783E"/>
    <w:rsid w:val="008E5B82"/>
    <w:rsid w:val="008F187B"/>
    <w:rsid w:val="008F2F94"/>
    <w:rsid w:val="008F7B54"/>
    <w:rsid w:val="0090294F"/>
    <w:rsid w:val="00910EFD"/>
    <w:rsid w:val="00912A4B"/>
    <w:rsid w:val="009151BD"/>
    <w:rsid w:val="009211E6"/>
    <w:rsid w:val="009233F6"/>
    <w:rsid w:val="009235F8"/>
    <w:rsid w:val="0093056C"/>
    <w:rsid w:val="009306FA"/>
    <w:rsid w:val="00935D23"/>
    <w:rsid w:val="009445A7"/>
    <w:rsid w:val="009449D5"/>
    <w:rsid w:val="00955BCD"/>
    <w:rsid w:val="00956751"/>
    <w:rsid w:val="0096355D"/>
    <w:rsid w:val="00963914"/>
    <w:rsid w:val="00966DD5"/>
    <w:rsid w:val="00970517"/>
    <w:rsid w:val="0097364C"/>
    <w:rsid w:val="00984D54"/>
    <w:rsid w:val="009869DE"/>
    <w:rsid w:val="009948C4"/>
    <w:rsid w:val="009A204E"/>
    <w:rsid w:val="009A35DF"/>
    <w:rsid w:val="009A36B1"/>
    <w:rsid w:val="009A70F8"/>
    <w:rsid w:val="009B3D79"/>
    <w:rsid w:val="009B3E16"/>
    <w:rsid w:val="009C1E22"/>
    <w:rsid w:val="009C531C"/>
    <w:rsid w:val="009D0BED"/>
    <w:rsid w:val="009D264F"/>
    <w:rsid w:val="009D40A7"/>
    <w:rsid w:val="009E472C"/>
    <w:rsid w:val="009F0FEA"/>
    <w:rsid w:val="009F4784"/>
    <w:rsid w:val="009F79CE"/>
    <w:rsid w:val="00A00F7E"/>
    <w:rsid w:val="00A03E7C"/>
    <w:rsid w:val="00A077DC"/>
    <w:rsid w:val="00A1041D"/>
    <w:rsid w:val="00A106ED"/>
    <w:rsid w:val="00A1560C"/>
    <w:rsid w:val="00A17369"/>
    <w:rsid w:val="00A42C14"/>
    <w:rsid w:val="00A435B5"/>
    <w:rsid w:val="00A44F88"/>
    <w:rsid w:val="00A455F7"/>
    <w:rsid w:val="00A47BAA"/>
    <w:rsid w:val="00A82918"/>
    <w:rsid w:val="00A8608E"/>
    <w:rsid w:val="00A865E8"/>
    <w:rsid w:val="00A97C2A"/>
    <w:rsid w:val="00AA6409"/>
    <w:rsid w:val="00AB2C73"/>
    <w:rsid w:val="00AB3FBD"/>
    <w:rsid w:val="00AC0377"/>
    <w:rsid w:val="00AC5A23"/>
    <w:rsid w:val="00AD3009"/>
    <w:rsid w:val="00AE0AEF"/>
    <w:rsid w:val="00AE27C6"/>
    <w:rsid w:val="00AE77B6"/>
    <w:rsid w:val="00AF2B19"/>
    <w:rsid w:val="00AF3826"/>
    <w:rsid w:val="00B05A0B"/>
    <w:rsid w:val="00B16FA8"/>
    <w:rsid w:val="00B17A1F"/>
    <w:rsid w:val="00B21C71"/>
    <w:rsid w:val="00B25243"/>
    <w:rsid w:val="00B30D3E"/>
    <w:rsid w:val="00B51455"/>
    <w:rsid w:val="00B51CA1"/>
    <w:rsid w:val="00B52769"/>
    <w:rsid w:val="00B60F2B"/>
    <w:rsid w:val="00B64CE7"/>
    <w:rsid w:val="00B7390C"/>
    <w:rsid w:val="00B93353"/>
    <w:rsid w:val="00B9410D"/>
    <w:rsid w:val="00B956A8"/>
    <w:rsid w:val="00BA063D"/>
    <w:rsid w:val="00BA7EF0"/>
    <w:rsid w:val="00BB4479"/>
    <w:rsid w:val="00BB5CF2"/>
    <w:rsid w:val="00BB6712"/>
    <w:rsid w:val="00BB7B83"/>
    <w:rsid w:val="00BC0E15"/>
    <w:rsid w:val="00BC3061"/>
    <w:rsid w:val="00BC3096"/>
    <w:rsid w:val="00BC3CF4"/>
    <w:rsid w:val="00BC3E7A"/>
    <w:rsid w:val="00BD65AD"/>
    <w:rsid w:val="00BE0490"/>
    <w:rsid w:val="00C04453"/>
    <w:rsid w:val="00C04E1F"/>
    <w:rsid w:val="00C05228"/>
    <w:rsid w:val="00C3088E"/>
    <w:rsid w:val="00C31FFA"/>
    <w:rsid w:val="00C37CB7"/>
    <w:rsid w:val="00C422BC"/>
    <w:rsid w:val="00C42A6C"/>
    <w:rsid w:val="00C43E83"/>
    <w:rsid w:val="00C4527A"/>
    <w:rsid w:val="00C46089"/>
    <w:rsid w:val="00C50188"/>
    <w:rsid w:val="00C526BB"/>
    <w:rsid w:val="00C56211"/>
    <w:rsid w:val="00C60A3E"/>
    <w:rsid w:val="00C823D9"/>
    <w:rsid w:val="00C847A4"/>
    <w:rsid w:val="00CB1230"/>
    <w:rsid w:val="00CC3A8A"/>
    <w:rsid w:val="00CD7F90"/>
    <w:rsid w:val="00CE392D"/>
    <w:rsid w:val="00CE6877"/>
    <w:rsid w:val="00CF345C"/>
    <w:rsid w:val="00CF6C5D"/>
    <w:rsid w:val="00D01F4B"/>
    <w:rsid w:val="00D04CCE"/>
    <w:rsid w:val="00D05883"/>
    <w:rsid w:val="00D13764"/>
    <w:rsid w:val="00D24E69"/>
    <w:rsid w:val="00D259C3"/>
    <w:rsid w:val="00D474D2"/>
    <w:rsid w:val="00D632DC"/>
    <w:rsid w:val="00D63B44"/>
    <w:rsid w:val="00D7206B"/>
    <w:rsid w:val="00D9205D"/>
    <w:rsid w:val="00D93CA3"/>
    <w:rsid w:val="00D9447F"/>
    <w:rsid w:val="00DA0A4A"/>
    <w:rsid w:val="00DA1621"/>
    <w:rsid w:val="00DA1F21"/>
    <w:rsid w:val="00DA3399"/>
    <w:rsid w:val="00DA3629"/>
    <w:rsid w:val="00DA4EDD"/>
    <w:rsid w:val="00DC7666"/>
    <w:rsid w:val="00DE48A7"/>
    <w:rsid w:val="00DF23AC"/>
    <w:rsid w:val="00DF5D60"/>
    <w:rsid w:val="00E034E6"/>
    <w:rsid w:val="00E11647"/>
    <w:rsid w:val="00E11DDD"/>
    <w:rsid w:val="00E17388"/>
    <w:rsid w:val="00E2090A"/>
    <w:rsid w:val="00E25A79"/>
    <w:rsid w:val="00E26118"/>
    <w:rsid w:val="00E3670B"/>
    <w:rsid w:val="00E56A0E"/>
    <w:rsid w:val="00E57124"/>
    <w:rsid w:val="00E630B0"/>
    <w:rsid w:val="00E73BCB"/>
    <w:rsid w:val="00E85F21"/>
    <w:rsid w:val="00E9657B"/>
    <w:rsid w:val="00E972CF"/>
    <w:rsid w:val="00E9768A"/>
    <w:rsid w:val="00EA197E"/>
    <w:rsid w:val="00EA36B3"/>
    <w:rsid w:val="00EA37F2"/>
    <w:rsid w:val="00EA6613"/>
    <w:rsid w:val="00EB3FC6"/>
    <w:rsid w:val="00EC12A9"/>
    <w:rsid w:val="00EC2E3F"/>
    <w:rsid w:val="00EC55E1"/>
    <w:rsid w:val="00EE2741"/>
    <w:rsid w:val="00EE5255"/>
    <w:rsid w:val="00EF49FE"/>
    <w:rsid w:val="00F04642"/>
    <w:rsid w:val="00F10E80"/>
    <w:rsid w:val="00F159A5"/>
    <w:rsid w:val="00F208AC"/>
    <w:rsid w:val="00F22A71"/>
    <w:rsid w:val="00F337ED"/>
    <w:rsid w:val="00F36A69"/>
    <w:rsid w:val="00F42137"/>
    <w:rsid w:val="00F4394C"/>
    <w:rsid w:val="00F6169C"/>
    <w:rsid w:val="00F6186D"/>
    <w:rsid w:val="00F83B33"/>
    <w:rsid w:val="00F84930"/>
    <w:rsid w:val="00F84960"/>
    <w:rsid w:val="00F8798E"/>
    <w:rsid w:val="00FA46FC"/>
    <w:rsid w:val="00FC6A9A"/>
    <w:rsid w:val="00FD0A3E"/>
    <w:rsid w:val="00FE7B32"/>
    <w:rsid w:val="00FF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47B6A"/>
  <w15:chartTrackingRefBased/>
  <w15:docId w15:val="{9E5A486A-7F74-4132-866D-4AD87DD9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B47A7"/>
    <w:rPr>
      <w:rFonts w:ascii="Calibri" w:hAnsi="Calibri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C50188"/>
    <w:pPr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paragraph" w:customStyle="1" w:styleId="ListParagraph1">
    <w:name w:val="List Paragraph1"/>
    <w:basedOn w:val="prastasis"/>
    <w:qFormat/>
    <w:rsid w:val="00C50188"/>
    <w:pPr>
      <w:ind w:left="720"/>
      <w:contextualSpacing/>
    </w:pPr>
    <w:rPr>
      <w:lang w:eastAsia="en-US"/>
    </w:rPr>
  </w:style>
  <w:style w:type="paragraph" w:customStyle="1" w:styleId="Sraopastraipa1">
    <w:name w:val="Sąrašo pastraipa1"/>
    <w:basedOn w:val="prastasis"/>
    <w:uiPriority w:val="99"/>
    <w:qFormat/>
    <w:rsid w:val="00C50188"/>
    <w:pPr>
      <w:spacing w:line="276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018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C50188"/>
    <w:rPr>
      <w:rFonts w:ascii="Tahoma" w:eastAsia="Calibri" w:hAnsi="Tahoma" w:cs="Tahoma"/>
      <w:sz w:val="16"/>
      <w:szCs w:val="16"/>
      <w:lang w:eastAsia="lt-LT"/>
    </w:rPr>
  </w:style>
  <w:style w:type="paragraph" w:styleId="Pagrindinistekstas">
    <w:name w:val="Body Text"/>
    <w:basedOn w:val="prastasis"/>
    <w:link w:val="PagrindinistekstasDiagrama"/>
    <w:rsid w:val="00571E0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  <w:bCs/>
      <w:sz w:val="24"/>
      <w:szCs w:val="20"/>
      <w:lang w:eastAsia="en-US"/>
    </w:rPr>
  </w:style>
  <w:style w:type="character" w:customStyle="1" w:styleId="PagrindinistekstasDiagrama">
    <w:name w:val="Pagrindinis tekstas Diagrama"/>
    <w:link w:val="Pagrindinistekstas"/>
    <w:rsid w:val="00571E0F"/>
    <w:rPr>
      <w:rFonts w:eastAsia="Times New Roman" w:cs="Times New Roman"/>
      <w:bCs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4C18A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4C18A9"/>
    <w:rPr>
      <w:rFonts w:ascii="Calibri" w:hAnsi="Calibri"/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4C18A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4C18A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5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62b5bc79be784561891b7dfd0c51a1a4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7508A-5AA7-45EE-86C0-25913E117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62b5bc79be784561891b7dfd0c51a1a4.dot</Template>
  <TotalTime>0</TotalTime>
  <Pages>8</Pages>
  <Words>9857</Words>
  <Characters>5619</Characters>
  <Application>Microsoft Office Word</Application>
  <DocSecurity>0</DocSecurity>
  <Lines>46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ANYKŠČIŲ RAJONO SAVIVALDYBĖS TARYBOS 2014 M. GRUODŽIO 18 D. SPRENDIMO NR. 1-TS-445 "DĖL PAGALBOS Į NAMUS IR DIENOS SOCIALINĖS GLOBOS ASMENS NAMUOSE PASLAUGŲ SKYRIMO, TEIKIMO IR MOKĖJIMO UŽ PASLAUGAS TVARKOS APRAŠO IR PAGALBOS Į NAMUS PASLAUGOS KAINOS </vt:lpstr>
      <vt:lpstr>DĖL ANYKŠČIŲ RAJONO SAVIVALDYBĖS TARYBOS 2014 M. GRUODŽIO 18 D. SPRENDIMO NR. 1-TS-445 "DĖL PAGALBOS Į NAMUS IR DIENOS SOCIALINĖS GLOBOS ASMENS NAMUOSE PASLAUGŲ SKYRIMO, TEIKIMO IR MOKĖJIMO UŽ PASLAUGAS TVARKOS APRAŠO IR PAGALBOS Į NAMUS PASLAUGOS KAINOS </vt:lpstr>
    </vt:vector>
  </TitlesOfParts>
  <Manager>2018-07-26</Manager>
  <Company/>
  <LinksUpToDate>false</LinksUpToDate>
  <CharactersWithSpaces>15446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2014 M. GRUODŽIO 18 D. SPRENDIMO NR. 1-TS-445 "DĖL PAGALBOS Į NAMUS IR DIENOS SOCIALINĖS GLOBOS ASMENS NAMUOSE PASLAUGŲ SKYRIMO, TEIKIMO IR MOKĖJIMO UŽ PASLAUGAS TVARKOS APRAŠO IR PAGALBOS Į NAMUS PASLAUGOS KAINOS PATVIRTINIMO IR PRITARIMO DIENOS SOCIALINĖS GLOBOS ASMENS NAMUOSE PASLAUGOS KAINAI" PAKEITIMO</dc:title>
  <dc:subject>1-TS-230</dc:subject>
  <dc:creator>ANYKŠČIŲ RAJONO SAVIVALDYBĖS TARYBA</dc:creator>
  <cp:keywords/>
  <cp:lastModifiedBy>Taryba</cp:lastModifiedBy>
  <cp:revision>2</cp:revision>
  <cp:lastPrinted>2022-06-13T13:43:00Z</cp:lastPrinted>
  <dcterms:created xsi:type="dcterms:W3CDTF">2022-06-22T10:48:00Z</dcterms:created>
  <dcterms:modified xsi:type="dcterms:W3CDTF">2022-06-22T10:48:00Z</dcterms:modified>
  <cp:category>SPRENDIMAS</cp:category>
</cp:coreProperties>
</file>